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79" w:rsidRDefault="001A6A79" w:rsidP="00B31BA3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1A6A79" w:rsidRDefault="001A6A79" w:rsidP="00B31BA3">
      <w:pPr>
        <w:jc w:val="center"/>
        <w:rPr>
          <w:b/>
          <w:sz w:val="24"/>
          <w:szCs w:val="24"/>
        </w:rPr>
      </w:pPr>
    </w:p>
    <w:p w:rsidR="001A6A79" w:rsidRDefault="001A6A79" w:rsidP="00B31BA3">
      <w:pPr>
        <w:jc w:val="center"/>
        <w:rPr>
          <w:b/>
        </w:rPr>
      </w:pPr>
    </w:p>
    <w:p w:rsidR="001A6A79" w:rsidRDefault="001A6A79" w:rsidP="00B31BA3">
      <w:pPr>
        <w:jc w:val="center"/>
        <w:rPr>
          <w:b/>
        </w:rPr>
      </w:pPr>
      <w:r>
        <w:rPr>
          <w:b/>
        </w:rPr>
        <w:t xml:space="preserve">П О С Т А Н О В Л Е Н И Е </w:t>
      </w:r>
    </w:p>
    <w:p w:rsidR="001A6A79" w:rsidRDefault="001A6A79" w:rsidP="00B31BA3">
      <w:pPr>
        <w:jc w:val="both"/>
      </w:pPr>
    </w:p>
    <w:p w:rsidR="001A6A79" w:rsidRDefault="001A6A79" w:rsidP="00B31BA3">
      <w:pPr>
        <w:jc w:val="both"/>
      </w:pPr>
    </w:p>
    <w:p w:rsidR="001A6A79" w:rsidRDefault="001A6A79" w:rsidP="00B31BA3">
      <w:pPr>
        <w:pStyle w:val="BodyTextIndent3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19.12.2012г. </w:t>
      </w:r>
      <w:r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152</w:t>
      </w:r>
    </w:p>
    <w:p w:rsidR="001A6A79" w:rsidRDefault="001A6A79" w:rsidP="00B31BA3">
      <w:pPr>
        <w:jc w:val="center"/>
        <w:rPr>
          <w:sz w:val="24"/>
          <w:szCs w:val="24"/>
        </w:rPr>
      </w:pPr>
      <w:r>
        <w:t>п. Чернореченский</w:t>
      </w:r>
    </w:p>
    <w:p w:rsidR="001A6A79" w:rsidRDefault="001A6A79" w:rsidP="00B31BA3">
      <w:pPr>
        <w:jc w:val="both"/>
        <w:rPr>
          <w:sz w:val="24"/>
        </w:rPr>
      </w:pPr>
    </w:p>
    <w:p w:rsidR="001A6A79" w:rsidRDefault="001A6A79" w:rsidP="00B31BA3">
      <w:pPr>
        <w:jc w:val="both"/>
        <w:rPr>
          <w:sz w:val="24"/>
        </w:rPr>
      </w:pPr>
    </w:p>
    <w:p w:rsidR="001A6A79" w:rsidRDefault="001A6A79" w:rsidP="00B31BA3">
      <w:pPr>
        <w:jc w:val="both"/>
        <w:rPr>
          <w:sz w:val="24"/>
          <w:szCs w:val="24"/>
        </w:rPr>
      </w:pPr>
      <w:r>
        <w:rPr>
          <w:sz w:val="24"/>
        </w:rPr>
        <w:t xml:space="preserve">Об утверждении административного регламента </w:t>
      </w:r>
    </w:p>
    <w:p w:rsidR="001A6A79" w:rsidRDefault="001A6A79" w:rsidP="00B31BA3">
      <w:pPr>
        <w:jc w:val="both"/>
        <w:rPr>
          <w:sz w:val="24"/>
        </w:rPr>
      </w:pPr>
      <w:r>
        <w:rPr>
          <w:sz w:val="24"/>
        </w:rPr>
        <w:t>предоставления муниципальной услуги по</w:t>
      </w:r>
    </w:p>
    <w:p w:rsidR="001A6A79" w:rsidRDefault="001A6A79" w:rsidP="00B31BA3">
      <w:pPr>
        <w:jc w:val="both"/>
        <w:rPr>
          <w:sz w:val="24"/>
        </w:rPr>
      </w:pPr>
      <w:r>
        <w:rPr>
          <w:sz w:val="24"/>
        </w:rPr>
        <w:t xml:space="preserve">выдаче разрешений на проведение земляных работ </w:t>
      </w:r>
    </w:p>
    <w:p w:rsidR="001A6A79" w:rsidRDefault="001A6A79" w:rsidP="00B31BA3">
      <w:pPr>
        <w:pStyle w:val="ConsPlusNormal0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A6A79" w:rsidRDefault="001A6A79" w:rsidP="00B31BA3">
      <w:pPr>
        <w:ind w:firstLine="708"/>
        <w:jc w:val="both"/>
      </w:pPr>
    </w:p>
    <w:p w:rsidR="001A6A79" w:rsidRDefault="001A6A79" w:rsidP="00B31BA3">
      <w:pPr>
        <w:ind w:firstLine="708"/>
        <w:jc w:val="both"/>
      </w:pPr>
      <w:r>
        <w:t>На основании Федерального закона от 06.10.2003 г. № 131-ФЗ «Об общих принципах организации местного самоуправления в Российской Федерации», Градостроительного кодекса Российской Федерации, Федерального закона от 27.07.2010 № 210-ФЗ «Об организации предоставления государственных и муниципальных услуг» и в соответствии с Уставом Чернореченского сельсовета Искитимского района Новосибирской области ПОСТАНОВЛЯЮ:</w:t>
      </w:r>
    </w:p>
    <w:p w:rsidR="001A6A79" w:rsidRDefault="001A6A79" w:rsidP="00B31BA3">
      <w:pPr>
        <w:jc w:val="both"/>
      </w:pPr>
      <w:r>
        <w:tab/>
        <w:t xml:space="preserve">1. Утвердить административный </w:t>
      </w:r>
      <w:hyperlink r:id="rId5" w:history="1">
        <w:r>
          <w:rPr>
            <w:rStyle w:val="1"/>
            <w:rFonts w:ascii="Times New Roman" w:hAnsi="Times New Roman"/>
            <w:b w:val="0"/>
            <w:bCs/>
            <w:sz w:val="28"/>
          </w:rPr>
          <w:t>регламент</w:t>
        </w:r>
      </w:hyperlink>
      <w:r>
        <w:t xml:space="preserve"> предоставления муниципальной услуги по выдаче разрешений на проведение землях работ на территории Чернореченского сельсовета Искитимского района Новосибирской области.</w:t>
      </w:r>
    </w:p>
    <w:p w:rsidR="001A6A79" w:rsidRDefault="001A6A79" w:rsidP="00B31BA3">
      <w:pPr>
        <w:jc w:val="both"/>
      </w:pPr>
      <w:r>
        <w:tab/>
        <w:t xml:space="preserve">2. Должностным лицам администрации Чернореченского сельсовета принять к исполнению, организовать изучение и обеспечить соблюдение требований утвержденного настоящим постановлением административного </w:t>
      </w:r>
      <w:hyperlink r:id="rId6" w:history="1">
        <w:r>
          <w:rPr>
            <w:rStyle w:val="1"/>
            <w:rFonts w:ascii="Times New Roman" w:hAnsi="Times New Roman"/>
            <w:b w:val="0"/>
            <w:bCs/>
            <w:sz w:val="28"/>
          </w:rPr>
          <w:t>регламент</w:t>
        </w:r>
      </w:hyperlink>
      <w:r>
        <w:t>а предоставления муниципальной услуги по выдаче разрешений на проведение земляных работ на территории Чернореченского сельсовета Искитимского района Новосибирской области.</w:t>
      </w:r>
    </w:p>
    <w:p w:rsidR="001A6A79" w:rsidRDefault="001A6A79" w:rsidP="00B31BA3">
      <w:pPr>
        <w:ind w:firstLine="708"/>
        <w:jc w:val="both"/>
      </w:pPr>
      <w:r>
        <w:t>3. Настоящее постановление опубликовать в газете «Знаменка» и разместить на сайте администрации Чернореченского сельсовета.</w:t>
      </w:r>
    </w:p>
    <w:p w:rsidR="001A6A79" w:rsidRDefault="001A6A79" w:rsidP="00B31BA3">
      <w:pPr>
        <w:ind w:firstLine="708"/>
        <w:jc w:val="both"/>
      </w:pPr>
    </w:p>
    <w:p w:rsidR="001A6A79" w:rsidRDefault="001A6A79" w:rsidP="00B31BA3">
      <w:pPr>
        <w:ind w:firstLine="708"/>
        <w:jc w:val="both"/>
      </w:pPr>
    </w:p>
    <w:p w:rsidR="001A6A79" w:rsidRDefault="001A6A79" w:rsidP="00B31BA3">
      <w:pPr>
        <w:ind w:firstLine="708"/>
        <w:jc w:val="both"/>
      </w:pPr>
    </w:p>
    <w:p w:rsidR="001A6A79" w:rsidRDefault="001A6A79" w:rsidP="00B31BA3">
      <w:pPr>
        <w:jc w:val="both"/>
      </w:pPr>
      <w:r>
        <w:t>Глава Чернореченского сельсовета                                                Л.В. Хамрачев</w:t>
      </w:r>
    </w:p>
    <w:p w:rsidR="001A6A79" w:rsidRDefault="001A6A79" w:rsidP="00B31BA3">
      <w:pPr>
        <w:spacing w:line="240" w:lineRule="exact"/>
      </w:pPr>
    </w:p>
    <w:p w:rsidR="001A6A79" w:rsidRDefault="001A6A79" w:rsidP="00B31BA3">
      <w:pPr>
        <w:outlineLvl w:val="0"/>
      </w:pPr>
    </w:p>
    <w:p w:rsidR="001A6A79" w:rsidRDefault="001A6A79" w:rsidP="00B31BA3">
      <w:pPr>
        <w:rPr>
          <w:b/>
          <w:bCs/>
        </w:rPr>
      </w:pPr>
    </w:p>
    <w:p w:rsidR="001A6A79" w:rsidRDefault="001A6A79" w:rsidP="00B31BA3">
      <w:pPr>
        <w:rPr>
          <w:b/>
          <w:bCs/>
        </w:rPr>
      </w:pPr>
    </w:p>
    <w:p w:rsidR="001A6A79" w:rsidRDefault="001A6A79" w:rsidP="00B31BA3">
      <w:pPr>
        <w:rPr>
          <w:b/>
          <w:bCs/>
        </w:rPr>
      </w:pPr>
    </w:p>
    <w:p w:rsidR="001A6A79" w:rsidRDefault="001A6A79" w:rsidP="00B31BA3"/>
    <w:p w:rsidR="001A6A79" w:rsidRDefault="001A6A79" w:rsidP="001228A8">
      <w:pPr>
        <w:jc w:val="right"/>
        <w:rPr>
          <w:bCs/>
          <w:sz w:val="24"/>
          <w:szCs w:val="24"/>
        </w:rPr>
      </w:pPr>
    </w:p>
    <w:p w:rsidR="001A6A79" w:rsidRPr="001228A8" w:rsidRDefault="001A6A79" w:rsidP="001228A8">
      <w:pPr>
        <w:jc w:val="right"/>
        <w:rPr>
          <w:bCs/>
          <w:sz w:val="24"/>
          <w:szCs w:val="24"/>
        </w:rPr>
      </w:pPr>
      <w:r w:rsidRPr="001228A8">
        <w:rPr>
          <w:bCs/>
          <w:sz w:val="24"/>
          <w:szCs w:val="24"/>
        </w:rPr>
        <w:t>УТВЕРЖДЕНО</w:t>
      </w:r>
    </w:p>
    <w:p w:rsidR="001A6A79" w:rsidRPr="001228A8" w:rsidRDefault="001A6A79" w:rsidP="00B9409E">
      <w:pPr>
        <w:jc w:val="right"/>
        <w:rPr>
          <w:bCs/>
          <w:sz w:val="24"/>
          <w:szCs w:val="24"/>
        </w:rPr>
      </w:pPr>
      <w:r w:rsidRPr="001228A8">
        <w:rPr>
          <w:bCs/>
          <w:sz w:val="24"/>
          <w:szCs w:val="24"/>
        </w:rPr>
        <w:t>постановлением администрации</w:t>
      </w:r>
    </w:p>
    <w:p w:rsidR="001A6A79" w:rsidRPr="001228A8" w:rsidRDefault="001A6A79" w:rsidP="00B9409E">
      <w:pPr>
        <w:jc w:val="right"/>
        <w:rPr>
          <w:bCs/>
          <w:sz w:val="24"/>
          <w:szCs w:val="24"/>
        </w:rPr>
      </w:pPr>
      <w:r w:rsidRPr="001228A8">
        <w:rPr>
          <w:bCs/>
          <w:sz w:val="24"/>
          <w:szCs w:val="24"/>
        </w:rPr>
        <w:t>Чернореченского сельсовета</w:t>
      </w:r>
    </w:p>
    <w:p w:rsidR="001A6A79" w:rsidRPr="001228A8" w:rsidRDefault="001A6A79" w:rsidP="00B9409E">
      <w:pPr>
        <w:jc w:val="right"/>
        <w:rPr>
          <w:bCs/>
          <w:sz w:val="24"/>
          <w:szCs w:val="24"/>
        </w:rPr>
      </w:pPr>
      <w:r w:rsidRPr="001228A8">
        <w:rPr>
          <w:bCs/>
          <w:sz w:val="24"/>
          <w:szCs w:val="24"/>
        </w:rPr>
        <w:t>Искитимского района</w:t>
      </w:r>
    </w:p>
    <w:p w:rsidR="001A6A79" w:rsidRPr="001228A8" w:rsidRDefault="001A6A79" w:rsidP="00B9409E">
      <w:pPr>
        <w:jc w:val="right"/>
        <w:rPr>
          <w:bCs/>
          <w:sz w:val="24"/>
          <w:szCs w:val="24"/>
        </w:rPr>
      </w:pPr>
      <w:r w:rsidRPr="001228A8">
        <w:rPr>
          <w:bCs/>
          <w:sz w:val="24"/>
          <w:szCs w:val="24"/>
        </w:rPr>
        <w:t>Новосибирской области</w:t>
      </w:r>
    </w:p>
    <w:p w:rsidR="001A6A79" w:rsidRPr="001228A8" w:rsidRDefault="001A6A79" w:rsidP="00B9409E">
      <w:pPr>
        <w:jc w:val="right"/>
        <w:rPr>
          <w:bCs/>
          <w:sz w:val="24"/>
          <w:szCs w:val="24"/>
        </w:rPr>
      </w:pPr>
      <w:r w:rsidRPr="001228A8">
        <w:rPr>
          <w:bCs/>
          <w:sz w:val="24"/>
          <w:szCs w:val="24"/>
        </w:rPr>
        <w:t>от 19.12.2012г. № 152</w:t>
      </w:r>
    </w:p>
    <w:p w:rsidR="001A6A79" w:rsidRDefault="001A6A79" w:rsidP="00B9409E">
      <w:pPr>
        <w:jc w:val="right"/>
        <w:rPr>
          <w:b/>
          <w:bCs/>
          <w:sz w:val="24"/>
          <w:szCs w:val="24"/>
        </w:rPr>
      </w:pPr>
    </w:p>
    <w:p w:rsidR="001A6A79" w:rsidRPr="00B9409E" w:rsidRDefault="001A6A79" w:rsidP="00B9409E">
      <w:pPr>
        <w:jc w:val="right"/>
        <w:rPr>
          <w:b/>
          <w:bCs/>
          <w:sz w:val="24"/>
          <w:szCs w:val="24"/>
        </w:rPr>
      </w:pPr>
    </w:p>
    <w:p w:rsidR="001A6A79" w:rsidRDefault="001A6A79" w:rsidP="00E041A0">
      <w:pPr>
        <w:jc w:val="center"/>
        <w:rPr>
          <w:b/>
          <w:bCs/>
        </w:rPr>
      </w:pPr>
      <w:r>
        <w:rPr>
          <w:b/>
          <w:bCs/>
        </w:rPr>
        <w:t>АДМИНИСТРАТИВНЫЙРЕГЛАМЕНТ</w:t>
      </w:r>
    </w:p>
    <w:p w:rsidR="001A6A79" w:rsidRDefault="001A6A79" w:rsidP="00E041A0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 подготовке и выдаче разрешения на проведение земляных работ.</w:t>
      </w:r>
    </w:p>
    <w:p w:rsidR="001A6A79" w:rsidRDefault="001A6A79" w:rsidP="00E041A0">
      <w:pPr>
        <w:jc w:val="center"/>
        <w:rPr>
          <w:b/>
          <w:bCs/>
        </w:rPr>
      </w:pPr>
    </w:p>
    <w:p w:rsidR="001A6A79" w:rsidRDefault="001A6A79" w:rsidP="00E041A0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Общие положения</w:t>
      </w:r>
    </w:p>
    <w:p w:rsidR="001A6A79" w:rsidRDefault="001A6A79" w:rsidP="00E041A0">
      <w:pPr>
        <w:ind w:firstLine="540"/>
        <w:jc w:val="both"/>
      </w:pPr>
      <w:r>
        <w:t>1.1. Административный регламент предоставления муниципальной услуги по подготовке и выдаче разрешения на проведение земляных работ  (далее – муниципальная услуга) разработан на основании Федерального закона от 27.07.2010 № 210-ФЗ «Об организации предоставления государственных и муниципальных услуг», постановления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1A6A79" w:rsidRDefault="001A6A79" w:rsidP="00E041A0">
      <w:pPr>
        <w:ind w:left="142" w:firstLine="398"/>
        <w:jc w:val="both"/>
      </w:pPr>
      <w:r>
        <w:t>1.2.Заявителями на предоставление муниципальной услуги выступают:</w:t>
      </w:r>
    </w:p>
    <w:p w:rsidR="001A6A79" w:rsidRDefault="001A6A79" w:rsidP="00E041A0">
      <w:pPr>
        <w:jc w:val="both"/>
      </w:pPr>
      <w:r>
        <w:t>Физические и юридические лица - собственники земельных участков или</w:t>
      </w:r>
    </w:p>
    <w:p w:rsidR="001A6A79" w:rsidRDefault="001A6A79" w:rsidP="00E041A0">
      <w:pPr>
        <w:jc w:val="both"/>
      </w:pPr>
      <w:r>
        <w:t>арендаторы земельных участков.</w:t>
      </w:r>
    </w:p>
    <w:p w:rsidR="001A6A79" w:rsidRDefault="001A6A79" w:rsidP="00E041A0">
      <w:pPr>
        <w:pStyle w:val="BodyTextIndent"/>
        <w:ind w:left="0" w:firstLine="709"/>
        <w:jc w:val="both"/>
      </w:pPr>
      <w:r>
        <w:t>1.3. Требования к порядку информирования о предоставлении муниципальной услуги:</w:t>
      </w:r>
    </w:p>
    <w:p w:rsidR="001A6A79" w:rsidRDefault="001A6A79" w:rsidP="00E041A0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1.3.1. Для получения информации по вопросам предоставления муниципальной услуги, в том числе о ходе предоставления муниципальной услуги, заявители обращаются в администрацию Чернореченского  сельсовета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1.3.2 лично в часы приема: понедельник, четверг с 08:00 до 13:00 и с 14:00 до 16:00;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по телефону в соответствии с режимом работы администрации;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в письменном виде почтовым отправлением в адрес администрации.</w:t>
      </w:r>
    </w:p>
    <w:p w:rsidR="001A6A79" w:rsidRDefault="001A6A79" w:rsidP="00E041A0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месте нахождения, графике работы, справочных телефонах администрации Чернореченского сельсовета приводится в приложении №1 к административному регламенту.</w:t>
      </w:r>
    </w:p>
    <w:p w:rsidR="001A6A79" w:rsidRDefault="001A6A79" w:rsidP="00E041A0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официального сайта администрации в сети Интернет, содержащий информацию о предоставлении муниципальной услуги, адрес электронной почты администрации:</w:t>
      </w:r>
    </w:p>
    <w:p w:rsidR="001A6A79" w:rsidRDefault="001A6A79" w:rsidP="00E041A0">
      <w:pPr>
        <w:tabs>
          <w:tab w:val="left" w:pos="1692"/>
        </w:tabs>
        <w:spacing w:before="7"/>
        <w:jc w:val="both"/>
        <w:rPr>
          <w:color w:val="auto"/>
          <w:u w:val="single"/>
        </w:rPr>
      </w:pPr>
      <w:r>
        <w:t xml:space="preserve">Адрес официального сайта администрации: </w:t>
      </w:r>
      <w:r>
        <w:rPr>
          <w:color w:val="auto"/>
          <w:u w:val="single"/>
          <w:lang w:val="en-US"/>
        </w:rPr>
        <w:t>www</w:t>
      </w:r>
      <w:r>
        <w:rPr>
          <w:color w:val="auto"/>
          <w:u w:val="single"/>
        </w:rPr>
        <w:t>.</w:t>
      </w:r>
      <w:r>
        <w:rPr>
          <w:color w:val="auto"/>
          <w:u w:val="single"/>
          <w:lang w:val="en-US"/>
        </w:rPr>
        <w:t>chernorechka</w:t>
      </w:r>
      <w:r>
        <w:rPr>
          <w:color w:val="auto"/>
          <w:u w:val="single"/>
        </w:rPr>
        <w:t>.</w:t>
      </w:r>
      <w:r>
        <w:rPr>
          <w:color w:val="auto"/>
          <w:u w:val="single"/>
          <w:lang w:val="en-US"/>
        </w:rPr>
        <w:t>iskitim</w:t>
      </w:r>
      <w:r>
        <w:rPr>
          <w:color w:val="auto"/>
          <w:u w:val="single"/>
        </w:rPr>
        <w:t>-</w:t>
      </w:r>
      <w:r>
        <w:rPr>
          <w:color w:val="auto"/>
          <w:u w:val="single"/>
          <w:lang w:val="en-US"/>
        </w:rPr>
        <w:t>r</w:t>
      </w:r>
      <w:r>
        <w:rPr>
          <w:color w:val="auto"/>
          <w:u w:val="single"/>
        </w:rPr>
        <w:t>.</w:t>
      </w:r>
      <w:r>
        <w:rPr>
          <w:color w:val="auto"/>
          <w:u w:val="single"/>
          <w:lang w:val="en-US"/>
        </w:rPr>
        <w:t>ru</w:t>
      </w:r>
    </w:p>
    <w:p w:rsidR="001A6A79" w:rsidRDefault="001A6A79" w:rsidP="00E041A0">
      <w:pPr>
        <w:shd w:val="clear" w:color="auto" w:fill="FFFFFF"/>
        <w:tabs>
          <w:tab w:val="left" w:pos="1692"/>
        </w:tabs>
        <w:spacing w:before="7"/>
        <w:jc w:val="both"/>
        <w:rPr>
          <w:color w:val="auto"/>
        </w:rPr>
      </w:pPr>
      <w:r>
        <w:tab/>
        <w:t xml:space="preserve">Адрес электронной почты: </w:t>
      </w:r>
      <w:hyperlink r:id="rId7" w:history="1">
        <w:r>
          <w:rPr>
            <w:rStyle w:val="Hyperlink"/>
            <w:color w:val="auto"/>
            <w:lang w:val="en-US"/>
          </w:rPr>
          <w:t>chernorechka</w:t>
        </w:r>
        <w:r>
          <w:rPr>
            <w:rStyle w:val="Hyperlink"/>
            <w:color w:val="auto"/>
          </w:rPr>
          <w:t>@</w:t>
        </w:r>
        <w:r>
          <w:rPr>
            <w:rStyle w:val="Hyperlink"/>
            <w:color w:val="auto"/>
            <w:lang w:val="en-US"/>
          </w:rPr>
          <w:t>inbox</w:t>
        </w:r>
        <w:r>
          <w:rPr>
            <w:rStyle w:val="Hyperlink"/>
            <w:color w:val="auto"/>
          </w:rPr>
          <w:t>.</w:t>
        </w:r>
        <w:r>
          <w:rPr>
            <w:rStyle w:val="Hyperlink"/>
            <w:color w:val="auto"/>
            <w:lang w:val="en-US"/>
          </w:rPr>
          <w:t>ru</w:t>
        </w:r>
      </w:hyperlink>
    </w:p>
    <w:p w:rsidR="001A6A79" w:rsidRDefault="001A6A79" w:rsidP="00E041A0">
      <w:pPr>
        <w:shd w:val="clear" w:color="auto" w:fill="FFFFFF"/>
        <w:tabs>
          <w:tab w:val="left" w:pos="1692"/>
        </w:tabs>
        <w:spacing w:before="7"/>
        <w:jc w:val="both"/>
      </w:pPr>
      <w:r>
        <w:tab/>
        <w:t>2. Основанием для консультирования по вопросам предоставления муниципальной услуги является обращение заявителя в администрацию.</w:t>
      </w:r>
    </w:p>
    <w:p w:rsidR="001A6A79" w:rsidRDefault="001A6A79" w:rsidP="00E041A0">
      <w:pPr>
        <w:ind w:firstLine="708"/>
        <w:jc w:val="both"/>
      </w:pPr>
      <w:r>
        <w:t>Информирование проводится специалистом администрации в двух формах: устно (лично или по телефону) и письменно.</w:t>
      </w:r>
    </w:p>
    <w:p w:rsidR="001A6A79" w:rsidRDefault="001A6A79" w:rsidP="00E041A0">
      <w:pPr>
        <w:ind w:firstLine="708"/>
        <w:jc w:val="both"/>
      </w:pPr>
      <w:r>
        <w:t>При ответах на телефонные звонки и обращения заявителей лично в часы приема специалист подробно и в вежливой форме, не унижая чести и достоинства заявителя, информирует обратившихся по интересующим их вопросам.</w:t>
      </w:r>
    </w:p>
    <w:p w:rsidR="001A6A79" w:rsidRDefault="001A6A79" w:rsidP="00E041A0">
      <w:pPr>
        <w:ind w:firstLine="708"/>
        <w:jc w:val="both"/>
      </w:pPr>
      <w:r>
        <w:t>При невозможности специалиста самостоятельно ответить на поставленные вопросы в связи с тем, что подготовка ответа требует дополнительного изучения, заявителю предлагается один из трех вариантов действий:</w:t>
      </w:r>
    </w:p>
    <w:p w:rsidR="001A6A79" w:rsidRDefault="001A6A79" w:rsidP="00D96C1D">
      <w:pPr>
        <w:ind w:firstLine="708"/>
        <w:jc w:val="both"/>
      </w:pPr>
      <w:r>
        <w:t>- изложить обращение в письменной форме;</w:t>
      </w:r>
    </w:p>
    <w:p w:rsidR="001A6A79" w:rsidRDefault="001A6A79" w:rsidP="00D96C1D">
      <w:pPr>
        <w:ind w:firstLine="708"/>
        <w:jc w:val="both"/>
      </w:pPr>
      <w:r>
        <w:t>- назначить другое удобное для заявителя время для консультации;</w:t>
      </w:r>
    </w:p>
    <w:p w:rsidR="001A6A79" w:rsidRDefault="001A6A79" w:rsidP="00D96C1D">
      <w:pPr>
        <w:ind w:firstLine="708"/>
        <w:jc w:val="both"/>
      </w:pPr>
      <w:r>
        <w:t>- дать ответ в течение трех рабочих дней по контактному телефону, указанному заявителем.</w:t>
      </w:r>
    </w:p>
    <w:p w:rsidR="001A6A79" w:rsidRDefault="001A6A79" w:rsidP="00E041A0">
      <w:pPr>
        <w:ind w:firstLine="708"/>
        <w:jc w:val="both"/>
      </w:pPr>
      <w:r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 Ответ на обращение готовится в течение 30 дней со дня регистрации письменного обращения в администрации. Специалист, ответственный за рассмотрение обращения, обеспечивает объективное, всестороннее и своевременное рассмотрение обращения, готовит ответ в письменной форме по существу поставленных вопросов.</w:t>
      </w:r>
    </w:p>
    <w:p w:rsidR="001A6A79" w:rsidRDefault="001A6A79" w:rsidP="00E041A0">
      <w:pPr>
        <w:ind w:firstLine="708"/>
        <w:jc w:val="both"/>
      </w:pPr>
      <w:r>
        <w:t>Ответ в письменной форме подписывается главой Чернореченского  сельсовета, содержит фамилию и номер телефона исполнителя и направляется по почтовому адресу, указанному в обращении.</w:t>
      </w:r>
    </w:p>
    <w:p w:rsidR="001A6A79" w:rsidRDefault="001A6A79" w:rsidP="00E041A0">
      <w:pPr>
        <w:ind w:firstLine="708"/>
        <w:jc w:val="both"/>
      </w:pPr>
      <w:r>
        <w:t>Результатом является разъяснение заявителю порядка получения муниципальной услуги.</w:t>
      </w:r>
    </w:p>
    <w:p w:rsidR="001A6A79" w:rsidRDefault="001A6A79" w:rsidP="00E041A0">
      <w:pPr>
        <w:ind w:firstLine="708"/>
        <w:jc w:val="both"/>
      </w:pPr>
      <w:r>
        <w:t>Индивидуальное устное консультирование каждого заинтересованного лица должностным лицом администрации не может превышать 20 минут.</w:t>
      </w:r>
    </w:p>
    <w:p w:rsidR="001A6A79" w:rsidRDefault="001A6A79" w:rsidP="00E041A0">
      <w:pPr>
        <w:ind w:firstLine="708"/>
        <w:jc w:val="both"/>
      </w:pPr>
      <w:r>
        <w:t>1.3.3. Порядок получения информации заявителями по вопросам предоставления услуг, которые являются необходимыми и обязательными для предоставления муниципальной услуги, а также перечень указанных услуг  устанавливаются администрацией сельсовета.</w:t>
      </w:r>
    </w:p>
    <w:p w:rsidR="001A6A79" w:rsidRDefault="001A6A79" w:rsidP="00E041A0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 В помещении администрации предусматриваются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администрации, в сети Интернет и в федеральной государственной информационной системе «Единый портал государственных и муниципальных услуг (функций)».</w:t>
      </w:r>
    </w:p>
    <w:p w:rsidR="001A6A79" w:rsidRDefault="001A6A79" w:rsidP="00E041A0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1A6A79" w:rsidRDefault="001A6A79" w:rsidP="00E041A0">
      <w:pPr>
        <w:autoSpaceDE w:val="0"/>
        <w:autoSpaceDN w:val="0"/>
        <w:adjustRightInd w:val="0"/>
        <w:ind w:firstLine="708"/>
        <w:jc w:val="both"/>
        <w:rPr>
          <w:iCs/>
        </w:rPr>
      </w:pPr>
      <w:r>
        <w:rPr>
          <w:iCs/>
        </w:rPr>
        <w:t>Информационные стенды содержат информацию по вопросам предоставления муниципальной услуги: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образцы заполнения документов, необходимых для получения муниципальной услуги;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справочную информацию о специалисте администрации;</w:t>
      </w:r>
    </w:p>
    <w:p w:rsidR="001A6A79" w:rsidRDefault="001A6A79" w:rsidP="00D96C1D">
      <w:pPr>
        <w:autoSpaceDE w:val="0"/>
        <w:autoSpaceDN w:val="0"/>
        <w:adjustRightInd w:val="0"/>
        <w:ind w:firstLine="360"/>
        <w:jc w:val="both"/>
      </w:pPr>
      <w:r>
        <w:t>- текст административного регламента с приложениями.</w:t>
      </w:r>
    </w:p>
    <w:p w:rsidR="001A6A79" w:rsidRDefault="001A6A79" w:rsidP="00D96C1D">
      <w:pPr>
        <w:autoSpaceDE w:val="0"/>
        <w:autoSpaceDN w:val="0"/>
        <w:adjustRightInd w:val="0"/>
        <w:ind w:firstLine="360"/>
        <w:jc w:val="both"/>
      </w:pPr>
    </w:p>
    <w:p w:rsidR="001A6A79" w:rsidRDefault="001A6A79" w:rsidP="00E041A0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1A6A79" w:rsidRDefault="001A6A79" w:rsidP="00D96C1D">
      <w:pPr>
        <w:spacing w:before="100" w:beforeAutospacing="1"/>
        <w:ind w:firstLine="360"/>
      </w:pPr>
      <w:r>
        <w:t>2.1 Наименование муниципальной услуги: «Выдача разрешений на проведение земляных работ».</w:t>
      </w:r>
    </w:p>
    <w:p w:rsidR="001A6A79" w:rsidRDefault="001A6A79" w:rsidP="00D96C1D">
      <w:pPr>
        <w:ind w:firstLine="360"/>
        <w:jc w:val="both"/>
      </w:pPr>
      <w:r>
        <w:t>2.2. Предоставление муниципальной услуги осуществляется администрацией Чернореченского сельсовета (далее администрация).</w:t>
      </w:r>
    </w:p>
    <w:p w:rsidR="001A6A79" w:rsidRDefault="001A6A79" w:rsidP="00E041A0">
      <w:pPr>
        <w:jc w:val="both"/>
      </w:pPr>
      <w:r>
        <w:t>Процедура предоставления муниципальной услуги осуществляется специалистом Чернореченского сельсовета (далее - специалист).</w:t>
      </w:r>
    </w:p>
    <w:p w:rsidR="001A6A79" w:rsidRDefault="001A6A79" w:rsidP="00D96C1D">
      <w:pPr>
        <w:ind w:firstLine="708"/>
        <w:jc w:val="both"/>
      </w:pPr>
      <w:r>
        <w:t>С 01.07.2012 администрация при предоставлении муниципальной услуги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услуги, в соответствии с п.1.3.3. административного регламента.</w:t>
      </w:r>
    </w:p>
    <w:p w:rsidR="001A6A79" w:rsidRDefault="001A6A79" w:rsidP="00D96C1D">
      <w:pPr>
        <w:ind w:firstLine="708"/>
        <w:jc w:val="both"/>
      </w:pPr>
      <w:r>
        <w:t>2.3.Результатом предоставления муниципальной услуги является:</w:t>
      </w:r>
    </w:p>
    <w:p w:rsidR="001A6A79" w:rsidRDefault="001A6A79" w:rsidP="00E041A0">
      <w:pPr>
        <w:ind w:left="720"/>
        <w:jc w:val="both"/>
      </w:pPr>
      <w:r>
        <w:t>- выдача разрешения на проведение земляных работ;</w:t>
      </w:r>
    </w:p>
    <w:p w:rsidR="001A6A79" w:rsidRDefault="001A6A79" w:rsidP="00E041A0">
      <w:pPr>
        <w:tabs>
          <w:tab w:val="num" w:pos="720"/>
        </w:tabs>
        <w:ind w:left="720"/>
        <w:jc w:val="both"/>
      </w:pPr>
      <w:r>
        <w:t>- отказ в предоставлении услуги;</w:t>
      </w:r>
    </w:p>
    <w:p w:rsidR="001A6A79" w:rsidRDefault="001A6A79" w:rsidP="00D96C1D">
      <w:pPr>
        <w:ind w:firstLine="708"/>
        <w:jc w:val="both"/>
      </w:pPr>
      <w:r>
        <w:t>2.4.Срок предоставления муниципальной услуги:</w:t>
      </w:r>
    </w:p>
    <w:p w:rsidR="001A6A79" w:rsidRDefault="001A6A79" w:rsidP="00E041A0">
      <w:pPr>
        <w:jc w:val="both"/>
      </w:pPr>
      <w:r>
        <w:t>Общий срок принятия решения о предоставлении муниципальной услуги составляет 30 дней со дня обращения за муниципальной услугой.</w:t>
      </w:r>
    </w:p>
    <w:p w:rsidR="001A6A79" w:rsidRDefault="001A6A79" w:rsidP="00E041A0">
      <w:p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A6A79" w:rsidRDefault="001A6A79" w:rsidP="00D96C1D">
      <w:pPr>
        <w:ind w:firstLine="708"/>
        <w:jc w:val="both"/>
      </w:pPr>
      <w:r>
        <w:t>2.5.Правовые основания для предоставления муниципальной услуги</w:t>
      </w:r>
    </w:p>
    <w:p w:rsidR="001A6A79" w:rsidRDefault="001A6A79" w:rsidP="00E041A0">
      <w:pPr>
        <w:jc w:val="both"/>
      </w:pPr>
      <w:r>
        <w:t xml:space="preserve">Предоставление муниципальной услуги осуществляется в соответствии с: </w:t>
      </w:r>
    </w:p>
    <w:p w:rsidR="001A6A79" w:rsidRDefault="001A6A79" w:rsidP="00D96C1D">
      <w:pPr>
        <w:spacing w:before="100" w:beforeAutospacing="1" w:line="245" w:lineRule="atLeast"/>
        <w:ind w:firstLine="708"/>
        <w:jc w:val="both"/>
      </w:pPr>
      <w:r>
        <w:t>- Конституция Российской Федерации;</w:t>
      </w:r>
    </w:p>
    <w:p w:rsidR="001A6A79" w:rsidRDefault="001A6A79" w:rsidP="00D96C1D">
      <w:pPr>
        <w:spacing w:before="100" w:beforeAutospacing="1" w:line="245" w:lineRule="atLeast"/>
        <w:ind w:firstLine="708"/>
        <w:jc w:val="both"/>
      </w:pPr>
      <w:r>
        <w:t>- Земельный кодекс РФ;</w:t>
      </w:r>
    </w:p>
    <w:p w:rsidR="001A6A79" w:rsidRDefault="001A6A79" w:rsidP="00D96C1D">
      <w:pPr>
        <w:spacing w:before="100" w:beforeAutospacing="1" w:line="245" w:lineRule="atLeast"/>
        <w:ind w:firstLine="708"/>
        <w:jc w:val="both"/>
      </w:pPr>
      <w:r>
        <w:t>- Федеральный закон от 2 мая 2006 г. N 59-ФЗ "О порядке рассмотрения обращений граждан Российской Федерации";</w:t>
      </w:r>
    </w:p>
    <w:p w:rsidR="001A6A79" w:rsidRDefault="001A6A79" w:rsidP="00D96C1D">
      <w:pPr>
        <w:spacing w:before="100" w:beforeAutospacing="1" w:line="245" w:lineRule="atLeast"/>
        <w:ind w:firstLine="708"/>
        <w:jc w:val="both"/>
      </w:pPr>
      <w:r>
        <w:t>- Федеральный закон от 27 июля 2006 г. N 152-ФЗ "О персональных данных";</w:t>
      </w:r>
    </w:p>
    <w:p w:rsidR="001A6A79" w:rsidRDefault="001A6A79" w:rsidP="00D96C1D">
      <w:pPr>
        <w:spacing w:before="100" w:beforeAutospacing="1" w:line="245" w:lineRule="atLeast"/>
        <w:ind w:firstLine="708"/>
        <w:jc w:val="both"/>
      </w:pPr>
      <w:r>
        <w:t>- Федеральный закон от 27 июля 2010 г. N 210-ФЗ "Об организации предоставления государственных и муниципальных услуг".</w:t>
      </w:r>
    </w:p>
    <w:p w:rsidR="001A6A79" w:rsidRDefault="001A6A79" w:rsidP="00D96C1D">
      <w:pPr>
        <w:spacing w:before="100" w:beforeAutospacing="1" w:line="245" w:lineRule="atLeast"/>
        <w:ind w:firstLine="708"/>
        <w:jc w:val="both"/>
      </w:pPr>
      <w:r>
        <w:rPr>
          <w:shd w:val="clear" w:color="auto" w:fill="FFFFFF"/>
        </w:rPr>
        <w:t>2.6. Исчерпывающий перечень документов, необходимых для предоставления муниципальной услуги:</w:t>
      </w:r>
    </w:p>
    <w:p w:rsidR="001A6A79" w:rsidRDefault="001A6A79" w:rsidP="00D96C1D">
      <w:pPr>
        <w:spacing w:before="100" w:beforeAutospacing="1" w:line="245" w:lineRule="atLeast"/>
        <w:ind w:firstLine="708"/>
      </w:pPr>
      <w:r>
        <w:rPr>
          <w:shd w:val="clear" w:color="auto" w:fill="FFFFFF"/>
        </w:rPr>
        <w:t>2.6.1. Документы, предоставляемы заявителем самостоятельно:</w:t>
      </w:r>
    </w:p>
    <w:p w:rsidR="001A6A79" w:rsidRDefault="001A6A79" w:rsidP="00D96C1D">
      <w:pPr>
        <w:spacing w:before="100" w:beforeAutospacing="1" w:line="245" w:lineRule="atLeast"/>
        <w:ind w:firstLine="1440"/>
      </w:pPr>
      <w:r>
        <w:rPr>
          <w:shd w:val="clear" w:color="auto" w:fill="FFFFFF"/>
        </w:rPr>
        <w:t>- Запрос (для физических лиц);</w:t>
      </w:r>
    </w:p>
    <w:p w:rsidR="001A6A79" w:rsidRDefault="001A6A79" w:rsidP="00CA4C5A">
      <w:pPr>
        <w:spacing w:before="100" w:beforeAutospacing="1" w:line="245" w:lineRule="atLeast"/>
        <w:ind w:firstLine="708"/>
        <w:jc w:val="both"/>
      </w:pPr>
      <w:r>
        <w:t xml:space="preserve">- заявка (для юридических лиц) по форме согласно приложению № 4 с подробной характеристикой планирующихся работ, гарантией обеспечения техникой для вывоза лишнего грунта, наличия всех необходимых материалов, переходных мостиков, оградительных щитов, предупредительных знаков, устройства освещения; </w:t>
      </w:r>
    </w:p>
    <w:p w:rsidR="001A6A79" w:rsidRDefault="001A6A79" w:rsidP="00CA4C5A">
      <w:pPr>
        <w:spacing w:before="100" w:beforeAutospacing="1" w:line="245" w:lineRule="atLeast"/>
        <w:ind w:firstLine="708"/>
        <w:jc w:val="both"/>
      </w:pPr>
      <w:r>
        <w:rPr>
          <w:shd w:val="clear" w:color="auto" w:fill="FFFFFF"/>
        </w:rPr>
        <w:t>- график производства земляных работ и полного восстановления разрытой территории и нарушаемых объектов благоустройства;</w:t>
      </w:r>
    </w:p>
    <w:p w:rsidR="001A6A79" w:rsidRDefault="001A6A79" w:rsidP="00CA4C5A">
      <w:pPr>
        <w:spacing w:before="100" w:beforeAutospacing="1" w:line="245" w:lineRule="atLeast"/>
        <w:ind w:firstLine="708"/>
        <w:jc w:val="both"/>
      </w:pPr>
      <w:r>
        <w:rPr>
          <w:shd w:val="clear" w:color="auto" w:fill="FFFFFF"/>
        </w:rPr>
        <w:t>- проектная документация (для ознакомления), согласованная в установленном порядке;</w:t>
      </w:r>
    </w:p>
    <w:p w:rsidR="001A6A79" w:rsidRDefault="001A6A79" w:rsidP="00CA4C5A">
      <w:pPr>
        <w:spacing w:before="100" w:beforeAutospacing="1" w:line="245" w:lineRule="atLeast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- копия лицензии на право производства соответствующих видов работ;</w:t>
      </w:r>
    </w:p>
    <w:p w:rsidR="001A6A79" w:rsidRPr="000124EA" w:rsidRDefault="001A6A79" w:rsidP="00CA4C5A">
      <w:pPr>
        <w:spacing w:before="100" w:beforeAutospacing="1" w:line="245" w:lineRule="atLeast"/>
        <w:ind w:firstLine="708"/>
        <w:jc w:val="both"/>
        <w:rPr>
          <w:shd w:val="clear" w:color="auto" w:fill="FFFFFF"/>
        </w:rPr>
      </w:pPr>
      <w:r w:rsidRPr="00507617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  <w:r>
        <w:rPr>
          <w:i/>
        </w:rPr>
        <w:t>.</w:t>
      </w:r>
    </w:p>
    <w:p w:rsidR="001A6A79" w:rsidRDefault="001A6A79" w:rsidP="00CA4C5A">
      <w:pPr>
        <w:spacing w:before="100" w:beforeAutospacing="1" w:line="245" w:lineRule="atLeast"/>
        <w:ind w:firstLine="708"/>
        <w:jc w:val="both"/>
      </w:pPr>
      <w:r>
        <w:rPr>
          <w:shd w:val="clear" w:color="auto" w:fill="FFFFFF"/>
        </w:rPr>
        <w:t>2.6.2. Документы, предоставляемые заявителем по собственной инициативе, т.к. они подлежат представлению в рамках межведомственного информационного взаимодействия:</w:t>
      </w:r>
    </w:p>
    <w:p w:rsidR="001A6A79" w:rsidRDefault="001A6A79" w:rsidP="00D96C1D">
      <w:pPr>
        <w:spacing w:before="100" w:beforeAutospacing="1" w:line="245" w:lineRule="atLeast"/>
        <w:ind w:firstLine="708"/>
      </w:pPr>
      <w:r>
        <w:rPr>
          <w:shd w:val="clear" w:color="auto" w:fill="FFFFFF"/>
        </w:rPr>
        <w:t>- схема ограждения и организации движения транспорта, а также график выполнения работ, согласованная с МРЭО ГИБДД УМВД России по Новосибирской области.</w:t>
      </w:r>
    </w:p>
    <w:p w:rsidR="001A6A79" w:rsidRDefault="001A6A79" w:rsidP="00CA4C5A">
      <w:pPr>
        <w:spacing w:before="100" w:beforeAutospacing="1"/>
        <w:ind w:firstLine="708"/>
      </w:pPr>
      <w:r>
        <w:t xml:space="preserve">Запрос направляется заявителем в администрацию по почте, по электронной почте, через Единый портал либо непосредственно передается в администрацию поселения. </w:t>
      </w:r>
    </w:p>
    <w:p w:rsidR="001A6A79" w:rsidRDefault="001A6A79" w:rsidP="0044098E">
      <w:pPr>
        <w:spacing w:before="100" w:beforeAutospacing="1"/>
      </w:pPr>
      <w:r>
        <w:t>В запросе указывается:</w:t>
      </w:r>
    </w:p>
    <w:p w:rsidR="001A6A79" w:rsidRDefault="001A6A79" w:rsidP="00D96C1D">
      <w:pPr>
        <w:spacing w:before="100" w:beforeAutospacing="1"/>
        <w:ind w:firstLine="708"/>
      </w:pPr>
      <w:r>
        <w:t xml:space="preserve">а) адрес объекта; </w:t>
      </w:r>
    </w:p>
    <w:p w:rsidR="001A6A79" w:rsidRDefault="001A6A79" w:rsidP="00D96C1D">
      <w:pPr>
        <w:spacing w:before="100" w:beforeAutospacing="1"/>
        <w:ind w:firstLine="708"/>
      </w:pPr>
      <w:r>
        <w:t>б) сведения о заявителе:</w:t>
      </w:r>
    </w:p>
    <w:p w:rsidR="001A6A79" w:rsidRDefault="001A6A79" w:rsidP="00D96C1D">
      <w:pPr>
        <w:spacing w:before="100" w:beforeAutospacing="1"/>
        <w:ind w:firstLine="708"/>
      </w:pPr>
      <w:r>
        <w:t>- полное наименование юридического лица, почтовый адрес, контактный телефон;</w:t>
      </w:r>
    </w:p>
    <w:p w:rsidR="001A6A79" w:rsidRDefault="001A6A79" w:rsidP="00D96C1D">
      <w:pPr>
        <w:spacing w:before="100" w:beforeAutospacing="1"/>
        <w:ind w:firstLine="708"/>
      </w:pPr>
      <w:r>
        <w:t>- фамилия, имя, отчество физического лица, почтовый адрес, номер контактного телефона;</w:t>
      </w:r>
    </w:p>
    <w:p w:rsidR="001A6A79" w:rsidRDefault="001A6A79" w:rsidP="00D96C1D">
      <w:pPr>
        <w:spacing w:before="100" w:beforeAutospacing="1"/>
        <w:ind w:firstLine="708"/>
        <w:jc w:val="both"/>
      </w:pPr>
      <w:r>
        <w:t xml:space="preserve">2.6.3 Запрос (за исключением направленного по электронной почте) физического лица должен быть подписан физическим лицом, а юридического лица – руководителем организации или уполномоченным лицом и заверен печатью организации. </w:t>
      </w:r>
    </w:p>
    <w:p w:rsidR="001A6A79" w:rsidRDefault="001A6A79" w:rsidP="0044098E">
      <w:pPr>
        <w:spacing w:before="100" w:beforeAutospacing="1"/>
      </w:pPr>
      <w:r>
        <w:t>При предоставлении Администрацией муниципальной услуги запрещено требовать от гражданина:</w:t>
      </w:r>
    </w:p>
    <w:p w:rsidR="001A6A79" w:rsidRDefault="001A6A79" w:rsidP="00CA4C5A">
      <w:pPr>
        <w:spacing w:before="100" w:beforeAutospacing="1"/>
        <w:ind w:firstLine="708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нормативно-правовыми актами, регулирующими отношения, возникающие в связи с предоставлением муниципальной услуги;</w:t>
      </w:r>
    </w:p>
    <w:p w:rsidR="001A6A79" w:rsidRDefault="001A6A79" w:rsidP="00CA4C5A">
      <w:pPr>
        <w:spacing w:before="100" w:beforeAutospacing="1"/>
        <w:ind w:firstLine="708"/>
        <w:jc w:val="both"/>
      </w:pPr>
      <w:r>
        <w:t>представления документов и информации, которые в соответствии с нормативно-правовыми актами Российской Федерации, нормативно-правовыми актами субъектов Российской Федерации и муниципальными правовыми актами находятся в распоряжении Администрации, предоставляющей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 муниципальных услуг, за исключением документов, указанных в части 6 статьи 7 Федерального закона от 27 июля 2010 г. N 210-ФЗ "Об организации предоставления государственных и муниципальных услуг".</w:t>
      </w:r>
    </w:p>
    <w:p w:rsidR="001A6A79" w:rsidRDefault="001A6A79" w:rsidP="0044098E">
      <w:pPr>
        <w:tabs>
          <w:tab w:val="num" w:pos="0"/>
        </w:tabs>
        <w:spacing w:before="100" w:beforeAutospacing="1"/>
        <w:jc w:val="both"/>
      </w:pPr>
      <w:r>
        <w:tab/>
        <w:t>Для предоставления муниципальной услуги необходимо согласовать производство земляных работ со всеми предприятиями и организациями, владельцами инженерных сетей и других сооружений в районе производства земляных работ.</w:t>
      </w:r>
    </w:p>
    <w:p w:rsidR="001A6A79" w:rsidRDefault="001A6A79" w:rsidP="00D96C1D">
      <w:pPr>
        <w:ind w:firstLine="708"/>
        <w:jc w:val="both"/>
      </w:pPr>
      <w:r>
        <w:t>2.7.Перечень оснований для отказа в приеме документов, необходимых для предоставления муниципальной услуги.</w:t>
      </w:r>
    </w:p>
    <w:p w:rsidR="001A6A79" w:rsidRDefault="001A6A79" w:rsidP="00E041A0">
      <w:r>
        <w:t>Основаниями для отказа в приеме документов являются:</w:t>
      </w:r>
    </w:p>
    <w:p w:rsidR="001A6A79" w:rsidRDefault="001A6A79" w:rsidP="00D96C1D">
      <w:pPr>
        <w:ind w:firstLine="708"/>
        <w:jc w:val="both"/>
      </w:pPr>
      <w: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1A6A79" w:rsidRDefault="001A6A79" w:rsidP="00D96C1D">
      <w:pPr>
        <w:ind w:firstLine="708"/>
        <w:jc w:val="both"/>
      </w:pPr>
      <w:r>
        <w:t>- невозможность установления содержания представленных документов;</w:t>
      </w:r>
    </w:p>
    <w:p w:rsidR="001A6A79" w:rsidRDefault="001A6A79" w:rsidP="00D96C1D">
      <w:pPr>
        <w:ind w:firstLine="708"/>
        <w:jc w:val="both"/>
      </w:pPr>
      <w:r>
        <w:t>- представленные документы исполнены карандашом.</w:t>
      </w:r>
    </w:p>
    <w:p w:rsidR="001A6A79" w:rsidRDefault="001A6A79" w:rsidP="00D96C1D">
      <w:pPr>
        <w:ind w:firstLine="708"/>
        <w:jc w:val="both"/>
      </w:pPr>
      <w:r>
        <w:t>2.8.Основаниями для отказа в предоставлении муниципальной услуги являются:</w:t>
      </w:r>
    </w:p>
    <w:p w:rsidR="001A6A79" w:rsidRDefault="001A6A79" w:rsidP="00E041A0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1A6A79" w:rsidRDefault="001A6A79" w:rsidP="00E041A0">
      <w:pPr>
        <w:ind w:firstLine="720"/>
        <w:jc w:val="both"/>
      </w:pPr>
      <w:r>
        <w:t>2) письменное заявление заявителя об отказе в предоставлении муниципальной услуги.</w:t>
      </w:r>
    </w:p>
    <w:p w:rsidR="001A6A79" w:rsidRDefault="001A6A79" w:rsidP="00E041A0">
      <w:pPr>
        <w:ind w:firstLine="720"/>
        <w:jc w:val="both"/>
      </w:pPr>
      <w:r>
        <w:t>3)</w:t>
      </w:r>
      <w:bookmarkStart w:id="0" w:name="_GoBack"/>
      <w:r>
        <w:t>муниципальная услуга для производства плановых земляных работ не предоставляется в период с 1 октября по 30 апреля</w:t>
      </w:r>
      <w:bookmarkEnd w:id="0"/>
      <w:r>
        <w:t>.</w:t>
      </w:r>
    </w:p>
    <w:p w:rsidR="001A6A79" w:rsidRDefault="001A6A79" w:rsidP="00E041A0">
      <w:pPr>
        <w:ind w:firstLine="708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2.9. Муниципальная услуга предоставляется бесплатно.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2.10. Требования к местам предоставления муниципальной услуги.</w:t>
      </w:r>
    </w:p>
    <w:p w:rsidR="001A6A79" w:rsidRDefault="001A6A79" w:rsidP="00E041A0">
      <w:pPr>
        <w:autoSpaceDE w:val="0"/>
        <w:autoSpaceDN w:val="0"/>
        <w:adjustRightInd w:val="0"/>
        <w:ind w:firstLine="708"/>
        <w:jc w:val="both"/>
      </w:pPr>
      <w:r>
        <w:t>Места для приема заявителей оборудуются столом, стульями, обеспечиваются образцом для заполнения заявления, бланками заявлений и канцелярскими принадлежностями.</w:t>
      </w:r>
    </w:p>
    <w:p w:rsidR="001A6A79" w:rsidRDefault="001A6A79" w:rsidP="00E041A0">
      <w:pPr>
        <w:autoSpaceDE w:val="0"/>
        <w:autoSpaceDN w:val="0"/>
        <w:adjustRightInd w:val="0"/>
        <w:ind w:firstLine="708"/>
        <w:jc w:val="both"/>
      </w:pPr>
      <w:r>
        <w:t>Места ожидания должны соответствовать комфортным условиям для заявителей и оптимальным условиям работы специалиста.</w:t>
      </w:r>
    </w:p>
    <w:p w:rsidR="001A6A79" w:rsidRDefault="001A6A79" w:rsidP="00E041A0">
      <w:pPr>
        <w:autoSpaceDE w:val="0"/>
        <w:autoSpaceDN w:val="0"/>
        <w:adjustRightInd w:val="0"/>
        <w:ind w:firstLine="708"/>
        <w:jc w:val="both"/>
      </w:pPr>
      <w:r>
        <w:t>Места ожидания в очереди должны быть оборудованы стульями.</w:t>
      </w:r>
    </w:p>
    <w:p w:rsidR="001A6A79" w:rsidRDefault="001A6A79" w:rsidP="00E041A0">
      <w:pPr>
        <w:autoSpaceDE w:val="0"/>
        <w:autoSpaceDN w:val="0"/>
        <w:adjustRightInd w:val="0"/>
        <w:ind w:firstLine="708"/>
        <w:jc w:val="both"/>
      </w:pPr>
      <w:r>
        <w:t>Место ожидания должно находиться в холле или ином, специально приспособленном помещении.</w:t>
      </w:r>
    </w:p>
    <w:p w:rsidR="001A6A79" w:rsidRDefault="001A6A79" w:rsidP="00E041A0">
      <w:pPr>
        <w:autoSpaceDE w:val="0"/>
        <w:autoSpaceDN w:val="0"/>
        <w:adjustRightInd w:val="0"/>
        <w:ind w:left="708"/>
        <w:jc w:val="both"/>
      </w:pPr>
      <w:r>
        <w:t xml:space="preserve">Места для информирования, предназначенные для ознакомления заявителей </w:t>
      </w:r>
    </w:p>
    <w:p w:rsidR="001A6A79" w:rsidRDefault="001A6A79" w:rsidP="00E041A0">
      <w:pPr>
        <w:autoSpaceDE w:val="0"/>
        <w:autoSpaceDN w:val="0"/>
        <w:adjustRightInd w:val="0"/>
        <w:ind w:left="708"/>
        <w:jc w:val="both"/>
      </w:pPr>
      <w:r>
        <w:t>с информационными материалами, оборудуются информационным стендом. Информационный стенд располагается в доступном месте и содержит следующие информационные материалы: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исчерпывающую информацию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текст административного регламента с приложениями;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место расположения, график (режим) работы, номера телефонов, адреса интернет-сайтов и электронной почты администрации, где заинтересованные лица могут получить документы, необходимые для предоставления муниципальной услуги;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график приема заявителей, фамилию, имя, отчество специалиста, ответственного за предоставление муниципальной услуги, главы администрации Чернореченского  сельсовета;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выдержки из нормативных правовых актов по наиболее часто задаваемым вопросам;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требования к письменному запросу о предоставлении консультации, образец запроса о предоставлении консультации;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образцы заполнения.</w:t>
      </w:r>
    </w:p>
    <w:p w:rsidR="001A6A79" w:rsidRDefault="001A6A79" w:rsidP="00D96C1D">
      <w:pPr>
        <w:ind w:firstLine="708"/>
        <w:jc w:val="both"/>
      </w:pPr>
      <w:r>
        <w:t>2.11. Максимальный срок ожидания в очереди при подаче заявления на предоставление муниципальной услуги не должен превышать 30 минут.</w:t>
      </w:r>
    </w:p>
    <w:p w:rsidR="001A6A79" w:rsidRDefault="001A6A79" w:rsidP="00D96C1D">
      <w:pPr>
        <w:ind w:firstLine="708"/>
        <w:jc w:val="both"/>
      </w:pPr>
      <w:r>
        <w:t>2.12. Регистрация заявления осуществляется в течение 20 минут.</w:t>
      </w:r>
    </w:p>
    <w:p w:rsidR="001A6A79" w:rsidRDefault="001A6A79" w:rsidP="00E041A0">
      <w:pPr>
        <w:shd w:val="clear" w:color="auto" w:fill="FFFFFF"/>
        <w:tabs>
          <w:tab w:val="left" w:pos="2671"/>
        </w:tabs>
        <w:spacing w:before="7"/>
        <w:jc w:val="both"/>
      </w:pPr>
      <w:r>
        <w:tab/>
        <w:t xml:space="preserve">2.13. </w:t>
      </w:r>
      <w:r>
        <w:rPr>
          <w:spacing w:val="1"/>
        </w:rPr>
        <w:t>Прием</w:t>
      </w:r>
      <w:r>
        <w:t xml:space="preserve"> </w:t>
      </w:r>
      <w:r>
        <w:rPr>
          <w:spacing w:val="6"/>
        </w:rPr>
        <w:t xml:space="preserve">граждан специалистами администрации </w:t>
      </w:r>
      <w:r>
        <w:rPr>
          <w:spacing w:val="8"/>
        </w:rPr>
        <w:t>осуществляется в помещениях администрации.</w:t>
      </w:r>
    </w:p>
    <w:p w:rsidR="001A6A79" w:rsidRDefault="001A6A79" w:rsidP="00E041A0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 входа в помещение размещается табличка с наименованием помещения.</w:t>
      </w:r>
    </w:p>
    <w:p w:rsidR="001A6A79" w:rsidRDefault="001A6A79" w:rsidP="00E041A0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Помещение оборудуется, противопожарной системой и средствами пожаротушения, системой охраны и соответствует санитарно-эпидемиологическим правилам и нормам.</w:t>
      </w:r>
    </w:p>
    <w:p w:rsidR="001A6A79" w:rsidRDefault="001A6A79" w:rsidP="00E041A0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 целью информирования заявителей о фамилии, имени, отчестве и должности сотрудника, предоставляющих муниципальную услугу, специалист обеспечивается личной идентификационной карточкой и (или) настольной табличкой.</w:t>
      </w:r>
    </w:p>
    <w:p w:rsidR="001A6A79" w:rsidRDefault="001A6A79" w:rsidP="00E041A0">
      <w:pPr>
        <w:ind w:firstLine="708"/>
        <w:jc w:val="both"/>
      </w:pPr>
      <w:r>
        <w:t>В целях обеспечения конфиденциальности сведений одним специалистом одновременно ведется прием только одного заявителя. Одновременное консультирование и (или) прием двух или более заявителей не допускается.</w:t>
      </w:r>
    </w:p>
    <w:p w:rsidR="001A6A79" w:rsidRDefault="001A6A79" w:rsidP="00E041A0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Требования к парковочным местам: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 xml:space="preserve">На территории, прилегающей к зданию, в котором расположено помещение, </w:t>
      </w:r>
      <w:r>
        <w:rPr>
          <w:iCs/>
        </w:rPr>
        <w:t>используемое для предоставления муниципальной услуги</w:t>
      </w:r>
      <w:r>
        <w:t>, оборудуются парковочные места для стоянки легкового автотранспорта, в том числе не менее трех – для транспортных средств инвалидов.</w:t>
      </w:r>
    </w:p>
    <w:p w:rsidR="001A6A79" w:rsidRDefault="001A6A79" w:rsidP="00E041A0">
      <w:pPr>
        <w:autoSpaceDE w:val="0"/>
        <w:autoSpaceDN w:val="0"/>
        <w:adjustRightInd w:val="0"/>
        <w:jc w:val="both"/>
      </w:pPr>
      <w:r>
        <w:t>Доступ заявителей к парковочным местам является бесплатным.</w:t>
      </w:r>
    </w:p>
    <w:p w:rsidR="001A6A79" w:rsidRDefault="001A6A79" w:rsidP="00E041A0">
      <w:pPr>
        <w:tabs>
          <w:tab w:val="left" w:pos="1080"/>
        </w:tabs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1A6A79" w:rsidRDefault="001A6A79" w:rsidP="00E041A0">
      <w:pPr>
        <w:ind w:firstLine="708"/>
        <w:jc w:val="both"/>
      </w:pPr>
      <w:r>
        <w:t>2.14. Показатели доступности предоставления муниципальной услуги.</w:t>
      </w:r>
    </w:p>
    <w:p w:rsidR="001A6A79" w:rsidRDefault="001A6A79" w:rsidP="00E041A0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определяется двумя основными характеристиками: доступностью и качеством, представляющими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услуги.</w:t>
      </w:r>
    </w:p>
    <w:p w:rsidR="001A6A79" w:rsidRDefault="001A6A79" w:rsidP="00E041A0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доступности муниципальной услуги - это обеспечение открытости деятельности администрации и общедоступности муниципальных информационных ресурсов, создание условий для эффективного взаимодействия между администрацией и получателями муниципальной услуги.</w:t>
      </w:r>
    </w:p>
    <w:p w:rsidR="001A6A79" w:rsidRDefault="001A6A79" w:rsidP="00E041A0">
      <w:pPr>
        <w:ind w:firstLine="708"/>
        <w:jc w:val="both"/>
      </w:pPr>
      <w:r>
        <w:t>Качество муниципальной услуги определяется соблюдением срока предоставления муниципальной услуги и отсутствием поданных в установленном порядке обоснованных жалоб на действия (бездействие) должностных лиц, осуществленные в ходе предоставления муниципальной услуги.</w:t>
      </w:r>
    </w:p>
    <w:p w:rsidR="001A6A79" w:rsidRDefault="001A6A79" w:rsidP="00E041A0">
      <w:pPr>
        <w:ind w:firstLine="708"/>
        <w:jc w:val="both"/>
      </w:pPr>
      <w:r>
        <w:t>2.15. Показатели доступности и качества муниципальной услуги.</w:t>
      </w:r>
    </w:p>
    <w:p w:rsidR="001A6A79" w:rsidRDefault="001A6A79" w:rsidP="00E041A0">
      <w:pPr>
        <w:autoSpaceDE w:val="0"/>
        <w:autoSpaceDN w:val="0"/>
        <w:adjustRightInd w:val="0"/>
        <w:jc w:val="both"/>
      </w:pPr>
      <w:r>
        <w:t>Показателем доступности является: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возможность обращения заявителя за предоставлением муниципальной услуги посредством личного обращения в администрацию либо путем направления по почте.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Показатели качества: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исполнение обращения в установленные сроки;</w:t>
      </w:r>
    </w:p>
    <w:p w:rsidR="001A6A79" w:rsidRDefault="001A6A79" w:rsidP="00D96C1D">
      <w:pPr>
        <w:autoSpaceDE w:val="0"/>
        <w:autoSpaceDN w:val="0"/>
        <w:adjustRightInd w:val="0"/>
        <w:ind w:firstLine="708"/>
        <w:jc w:val="both"/>
      </w:pPr>
      <w:r>
        <w:t>- соблюдение порядка выполнения административных процедур.</w:t>
      </w:r>
    </w:p>
    <w:p w:rsidR="001A6A79" w:rsidRDefault="001A6A79" w:rsidP="00E041A0">
      <w:pPr>
        <w:ind w:left="1069"/>
        <w:jc w:val="both"/>
      </w:pPr>
    </w:p>
    <w:p w:rsidR="001A6A79" w:rsidRDefault="001A6A79" w:rsidP="00E041A0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A6A79" w:rsidRDefault="001A6A79" w:rsidP="00D96C1D">
      <w:pPr>
        <w:ind w:left="360"/>
        <w:rPr>
          <w:b/>
        </w:rPr>
      </w:pPr>
    </w:p>
    <w:p w:rsidR="001A6A79" w:rsidRDefault="001A6A79" w:rsidP="00E041A0">
      <w:pPr>
        <w:numPr>
          <w:ilvl w:val="1"/>
          <w:numId w:val="2"/>
        </w:numPr>
        <w:tabs>
          <w:tab w:val="num" w:pos="0"/>
        </w:tabs>
        <w:ind w:left="0" w:firstLine="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1A6A79" w:rsidRDefault="001A6A79" w:rsidP="00D96C1D">
      <w:pPr>
        <w:ind w:firstLine="708"/>
        <w:jc w:val="both"/>
      </w:pPr>
      <w:r>
        <w:t>- Прием документов, установление права и оформление заявления на получение муниципальной услуги (Форма подачи заявления на предоставление муниципальной услуги-приложение №3) ;</w:t>
      </w:r>
    </w:p>
    <w:p w:rsidR="001A6A79" w:rsidRDefault="001A6A79" w:rsidP="00D96C1D">
      <w:pPr>
        <w:ind w:firstLine="708"/>
        <w:jc w:val="both"/>
      </w:pPr>
      <w:r>
        <w:t>- Рассмотрение представленных документов для подготовки проекта разрешения на проведение земляных работ либо отказа в предоставлении разрешения на проведение земляных работ;</w:t>
      </w:r>
    </w:p>
    <w:p w:rsidR="001A6A79" w:rsidRDefault="001A6A79" w:rsidP="00D96C1D">
      <w:pPr>
        <w:ind w:firstLine="708"/>
        <w:jc w:val="both"/>
      </w:pPr>
      <w:r>
        <w:t>- Принятие решения о подготовке и выдаче разрешения на проведение земляных работ  либо отказа в предоставлении разрешения на проведение земляных работ.</w:t>
      </w:r>
    </w:p>
    <w:p w:rsidR="001A6A79" w:rsidRDefault="001A6A79" w:rsidP="00D96C1D">
      <w:pPr>
        <w:ind w:firstLine="708"/>
        <w:jc w:val="both"/>
        <w:rPr>
          <w:color w:val="auto"/>
        </w:rPr>
      </w:pPr>
      <w:r>
        <w:rPr>
          <w:color w:val="auto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1A6A79" w:rsidRDefault="001A6A79" w:rsidP="00E041A0">
      <w:pPr>
        <w:numPr>
          <w:ilvl w:val="1"/>
          <w:numId w:val="2"/>
        </w:numPr>
        <w:tabs>
          <w:tab w:val="num" w:pos="720"/>
        </w:tabs>
        <w:ind w:left="720" w:hanging="720"/>
        <w:jc w:val="both"/>
        <w:rPr>
          <w:color w:val="auto"/>
        </w:rPr>
      </w:pPr>
      <w:r>
        <w:t>Сотрудником администрации сельсовета самостоятельно истребуются</w:t>
      </w:r>
      <w:r>
        <w:rPr>
          <w:color w:val="auto"/>
        </w:rPr>
        <w:t>по каналам межведомственного взаимодействия:</w:t>
      </w:r>
    </w:p>
    <w:p w:rsidR="001A6A79" w:rsidRDefault="001A6A79" w:rsidP="00E041A0">
      <w:pPr>
        <w:tabs>
          <w:tab w:val="num" w:pos="720"/>
        </w:tabs>
        <w:ind w:left="720"/>
        <w:jc w:val="both"/>
        <w:rPr>
          <w:color w:val="auto"/>
        </w:rPr>
      </w:pPr>
      <w:r>
        <w:rPr>
          <w:color w:val="auto"/>
        </w:rPr>
        <w:t>- правоустанавливающие документы на земельный участок.</w:t>
      </w:r>
    </w:p>
    <w:p w:rsidR="001A6A79" w:rsidRDefault="001A6A79" w:rsidP="00D96C1D">
      <w:pPr>
        <w:ind w:firstLine="708"/>
        <w:jc w:val="both"/>
      </w:pPr>
      <w:r>
        <w:t>3.3. Прием документов, установление права и оформление заявления на получение муниципальной услуги</w:t>
      </w:r>
    </w:p>
    <w:p w:rsidR="001A6A79" w:rsidRDefault="001A6A79" w:rsidP="000E783B">
      <w:pPr>
        <w:ind w:firstLine="720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1A6A79" w:rsidRDefault="001A6A79" w:rsidP="00E041A0">
      <w:pPr>
        <w:ind w:firstLine="720"/>
        <w:jc w:val="both"/>
      </w:pPr>
      <w:r>
        <w:t>3.3.2. Специалист администрации, ответственный за прием документов (далее по тексту - специалист):</w:t>
      </w:r>
    </w:p>
    <w:p w:rsidR="001A6A79" w:rsidRDefault="001A6A79" w:rsidP="00E041A0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1A6A79" w:rsidRDefault="001A6A79" w:rsidP="00E041A0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1A6A79" w:rsidRDefault="001A6A79" w:rsidP="00E041A0">
      <w:pPr>
        <w:ind w:firstLine="72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A6A79" w:rsidRDefault="001A6A79" w:rsidP="00E041A0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1A6A79" w:rsidRDefault="001A6A79" w:rsidP="00E041A0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1A6A79" w:rsidRDefault="001A6A79" w:rsidP="00E041A0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1A6A79" w:rsidRDefault="001A6A79" w:rsidP="00E041A0">
      <w:pPr>
        <w:ind w:firstLine="720"/>
        <w:jc w:val="both"/>
      </w:pPr>
      <w:r>
        <w:t>пакет представленных документов полностью укомплектован.</w:t>
      </w:r>
    </w:p>
    <w:p w:rsidR="001A6A79" w:rsidRDefault="001A6A79" w:rsidP="00E041A0">
      <w:pPr>
        <w:ind w:firstLine="720"/>
        <w:jc w:val="both"/>
      </w:pPr>
      <w:r>
        <w:t>3.3.3. При отсутствии необходимых документов, неправильном заполнении заявления специалист,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A6A79" w:rsidRDefault="001A6A79" w:rsidP="00E041A0">
      <w:pPr>
        <w:ind w:firstLine="72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A6A79" w:rsidRDefault="001A6A79" w:rsidP="00E041A0">
      <w:pPr>
        <w:ind w:firstLine="720"/>
        <w:jc w:val="both"/>
      </w:pPr>
      <w: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1A6A79" w:rsidRDefault="001A6A79" w:rsidP="00E041A0">
      <w:pPr>
        <w:ind w:firstLine="720"/>
        <w:jc w:val="both"/>
      </w:pPr>
      <w:r>
        <w:t xml:space="preserve">3.3.5. Специалист, вносит запись в журнал регистрации заявлений о предоставлении муниципальной услуги. </w:t>
      </w:r>
    </w:p>
    <w:p w:rsidR="001A6A79" w:rsidRDefault="001A6A79" w:rsidP="00E041A0">
      <w:pPr>
        <w:ind w:firstLine="72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1A6A79" w:rsidRDefault="001A6A79" w:rsidP="00E041A0">
      <w:pPr>
        <w:ind w:firstLine="720"/>
        <w:jc w:val="both"/>
      </w:pPr>
      <w:r>
        <w:t>3.3.6.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«Разрешения на проведение земляных работ». В расписке указывается:</w:t>
      </w:r>
    </w:p>
    <w:p w:rsidR="001A6A79" w:rsidRDefault="001A6A79" w:rsidP="00E041A0">
      <w:pPr>
        <w:ind w:firstLine="720"/>
        <w:jc w:val="both"/>
      </w:pPr>
      <w: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1A6A79" w:rsidRDefault="001A6A79" w:rsidP="00E041A0">
      <w:pPr>
        <w:ind w:firstLine="720"/>
        <w:jc w:val="both"/>
      </w:pPr>
      <w:r>
        <w:t>- дата представления документов;</w:t>
      </w:r>
    </w:p>
    <w:p w:rsidR="001A6A79" w:rsidRDefault="001A6A79" w:rsidP="00E041A0">
      <w:pPr>
        <w:ind w:firstLine="720"/>
        <w:jc w:val="both"/>
      </w:pPr>
      <w: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1A6A79" w:rsidRDefault="001A6A79" w:rsidP="00E041A0">
      <w:pPr>
        <w:ind w:firstLine="720"/>
        <w:jc w:val="both"/>
      </w:pPr>
      <w:r>
        <w:t>- подпись специалиста.</w:t>
      </w:r>
    </w:p>
    <w:p w:rsidR="001A6A79" w:rsidRDefault="001A6A79" w:rsidP="00E041A0">
      <w:pPr>
        <w:ind w:firstLine="720"/>
        <w:jc w:val="both"/>
      </w:pPr>
      <w:r>
        <w:t>3.3.7. Специалист, ответственный за прием документов, передает их в установленном порядке для рассмотрения.</w:t>
      </w:r>
    </w:p>
    <w:p w:rsidR="001A6A79" w:rsidRDefault="001A6A79" w:rsidP="00E041A0">
      <w:pPr>
        <w:ind w:firstLine="720"/>
        <w:jc w:val="both"/>
      </w:pPr>
      <w:r>
        <w:t>3.3.8.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1A6A79" w:rsidRDefault="001A6A79" w:rsidP="00E041A0">
      <w:pPr>
        <w:ind w:firstLine="720"/>
        <w:jc w:val="both"/>
      </w:pPr>
      <w:r>
        <w:t>Суммарная длительность административной процедуры - 30 минут.</w:t>
      </w:r>
    </w:p>
    <w:p w:rsidR="001A6A79" w:rsidRDefault="001A6A79" w:rsidP="00E041A0">
      <w:pPr>
        <w:ind w:firstLine="720"/>
        <w:jc w:val="both"/>
      </w:pPr>
      <w: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</w:t>
      </w:r>
    </w:p>
    <w:p w:rsidR="001A6A79" w:rsidRDefault="001A6A79" w:rsidP="00D96C1D">
      <w:pPr>
        <w:ind w:firstLine="708"/>
        <w:jc w:val="both"/>
      </w:pPr>
      <w:r>
        <w:t>3.4. Рассмотрение представленных документов для подготовки проекта разрешения на проведение земляных работ либо отказа в предоставлении разрешения на проведение земляных работ.</w:t>
      </w:r>
    </w:p>
    <w:p w:rsidR="001A6A79" w:rsidRDefault="001A6A79" w:rsidP="00E041A0">
      <w:pPr>
        <w:ind w:firstLine="720"/>
        <w:jc w:val="both"/>
      </w:pPr>
      <w:r>
        <w:t>3.4.1. Основанием для начала рассмотрения документов, представленных для получения разрешения на проведение земляных работ  либо отказа в предоставлении разрешения на проведение земляных работ  (далее по тексту – представленные документы), является их поступление главе Чернореченского сельсовета.</w:t>
      </w:r>
    </w:p>
    <w:p w:rsidR="001A6A79" w:rsidRDefault="001A6A79" w:rsidP="00E041A0">
      <w:pPr>
        <w:ind w:firstLine="720"/>
        <w:jc w:val="both"/>
      </w:pPr>
      <w:r>
        <w:t>3.4.2. Глава сельсовета, направляет представленные документы специалисту администрации по имуществу и земельным отношениям, специалист:</w:t>
      </w:r>
    </w:p>
    <w:p w:rsidR="001A6A79" w:rsidRDefault="001A6A79" w:rsidP="00E041A0">
      <w:pPr>
        <w:ind w:firstLine="720"/>
        <w:jc w:val="both"/>
      </w:pPr>
      <w:r>
        <w:t>- регистрирует дело «Разрешение на проведение земляных работ » в журнале учета разрешений на проведение земляных работ;</w:t>
      </w:r>
    </w:p>
    <w:p w:rsidR="001A6A79" w:rsidRDefault="001A6A79" w:rsidP="00E041A0">
      <w:pPr>
        <w:ind w:firstLine="720"/>
        <w:jc w:val="both"/>
      </w:pPr>
      <w:r>
        <w:t>- вводит сведения в базу данных о заявителях;</w:t>
      </w:r>
    </w:p>
    <w:p w:rsidR="001A6A79" w:rsidRDefault="001A6A79" w:rsidP="00E041A0">
      <w:pPr>
        <w:ind w:firstLine="720"/>
        <w:jc w:val="both"/>
      </w:pPr>
      <w:r>
        <w:t>- рассматривает представленные документы с точки зрения их полноты;</w:t>
      </w:r>
    </w:p>
    <w:p w:rsidR="001A6A79" w:rsidRDefault="001A6A79" w:rsidP="00E041A0">
      <w:pPr>
        <w:ind w:firstLine="720"/>
        <w:jc w:val="both"/>
      </w:pPr>
      <w:r>
        <w:t>- изучает представленные документы в целях выявления отсутствия противоречивой и недостоверной информации;</w:t>
      </w:r>
    </w:p>
    <w:p w:rsidR="001A6A79" w:rsidRDefault="001A6A79" w:rsidP="00E041A0">
      <w:pPr>
        <w:ind w:firstLine="720"/>
        <w:jc w:val="both"/>
      </w:pPr>
      <w:r>
        <w:t>- проверяет соответствие представленных документов требованиям, установленным действующим законодательством;</w:t>
      </w:r>
    </w:p>
    <w:p w:rsidR="001A6A79" w:rsidRDefault="001A6A79" w:rsidP="00E041A0">
      <w:pPr>
        <w:ind w:firstLine="720"/>
        <w:jc w:val="both"/>
      </w:pPr>
      <w:r>
        <w:t>- готовит в письменной форме проект разрешения на проведение земляных работ  либо отказа в предоставлении разрешения на проведение земляных работ.</w:t>
      </w:r>
    </w:p>
    <w:p w:rsidR="001A6A79" w:rsidRDefault="001A6A79" w:rsidP="00E041A0">
      <w:pPr>
        <w:ind w:firstLine="720"/>
        <w:jc w:val="both"/>
      </w:pPr>
      <w:r>
        <w:t>3.4.3. Результатом выполнения административной процедуры является проект разрешения на проведение земляных работ либо отказа в предоставлении разрешения на проведение земляных работ  и передача его на рассмотрение главе сельсовета.</w:t>
      </w:r>
    </w:p>
    <w:p w:rsidR="001A6A79" w:rsidRDefault="001A6A79" w:rsidP="00E041A0">
      <w:pPr>
        <w:ind w:firstLine="720"/>
        <w:jc w:val="both"/>
      </w:pPr>
      <w:r>
        <w:t>Суммарная длительность административной процедуры составляет не более 1,5 рабочих дня</w:t>
      </w:r>
      <w:r>
        <w:rPr>
          <w:b/>
          <w:bCs/>
          <w:i/>
          <w:iCs/>
        </w:rPr>
        <w:t>.</w:t>
      </w:r>
    </w:p>
    <w:p w:rsidR="001A6A79" w:rsidRDefault="001A6A79" w:rsidP="00E041A0">
      <w:pPr>
        <w:jc w:val="both"/>
      </w:pPr>
      <w:r>
        <w:t xml:space="preserve">3.5. Принятие решения о подготовке и выдаче разрешения на проведение земляных работ  либо отказа в предоставлении разрешения на  проведение земляных работ </w:t>
      </w:r>
    </w:p>
    <w:p w:rsidR="001A6A79" w:rsidRDefault="001A6A79" w:rsidP="00E041A0">
      <w:pPr>
        <w:ind w:firstLine="720"/>
        <w:jc w:val="both"/>
      </w:pPr>
      <w:r>
        <w:t>3.5.1. Основанием для начала административной процедуры по принятию решения о подготовке и выдаче разрешения на проведение земляных работ либо отказа в предоставлении разрешения на проведение земляных работ является завершение рассмотрения представленных документов и поступление проекта постановления главе сельсовета.</w:t>
      </w:r>
    </w:p>
    <w:p w:rsidR="001A6A79" w:rsidRDefault="001A6A79" w:rsidP="00E041A0">
      <w:pPr>
        <w:ind w:firstLine="720"/>
        <w:jc w:val="both"/>
      </w:pPr>
      <w:r>
        <w:t>3.5.2. В случае если все документы соответствуют требованиям, установленным действующим законодательством, глава подписывает разрешение на проведение земляных работ.</w:t>
      </w:r>
    </w:p>
    <w:p w:rsidR="001A6A79" w:rsidRDefault="001A6A79" w:rsidP="00E041A0">
      <w:pPr>
        <w:ind w:firstLine="720"/>
        <w:jc w:val="both"/>
      </w:pPr>
      <w:r>
        <w:t>3.5.3. В случае если выявлены несоответствия в представленных документах, глава сельсовета, подписывает решение об отказе в предоставлении разрешения на проведение земляных работ.</w:t>
      </w:r>
    </w:p>
    <w:p w:rsidR="001A6A79" w:rsidRDefault="001A6A79" w:rsidP="00E041A0">
      <w:pPr>
        <w:ind w:firstLine="720"/>
        <w:jc w:val="both"/>
      </w:pPr>
      <w:r>
        <w:t>3.5.4. Разрешение на проведение земляных работ либо отказ в предоставлении разрешения на проведение земляных работ подшивается в дело, запись о принятом решении вносится в журнал учета разрешений на проведение земляных работ.</w:t>
      </w:r>
    </w:p>
    <w:p w:rsidR="001A6A79" w:rsidRDefault="001A6A79" w:rsidP="00E041A0">
      <w:pPr>
        <w:ind w:firstLine="720"/>
        <w:jc w:val="both"/>
      </w:pPr>
      <w:r>
        <w:t>3.5.5. Результатом выполнения административной процедуры является  разрешение на проведение земляных работ либо отказ на проведение земляных работ.</w:t>
      </w:r>
    </w:p>
    <w:p w:rsidR="001A6A79" w:rsidRDefault="001A6A79" w:rsidP="00AF1465">
      <w:pPr>
        <w:jc w:val="both"/>
      </w:pPr>
      <w:r>
        <w:t>3.6. Принятие решения о предоставлении муниципальной услуги при ликвидации аварий на объектах жизнеобеспечения .</w:t>
      </w:r>
    </w:p>
    <w:p w:rsidR="001A6A79" w:rsidRDefault="001A6A79" w:rsidP="00AF1465">
      <w:pPr>
        <w:jc w:val="both"/>
      </w:pPr>
      <w:r>
        <w:tab/>
        <w:t>3.6.1. Муниципальная услуга для производства земляных работ при ликвидации аварии предоставляется в течение всего года ;</w:t>
      </w:r>
    </w:p>
    <w:p w:rsidR="001A6A79" w:rsidRDefault="001A6A79" w:rsidP="00AF1465">
      <w:pPr>
        <w:jc w:val="both"/>
      </w:pPr>
      <w:r>
        <w:tab/>
        <w:t>3.6.2. Муниципальная услуга при авариях(повреждениях) на подземных инженерных сетях, требующих немедленного устранения , разрешение (ордер) на производство земляных работ оформляется  после начала ликвидации аварии (повреждения) в течение 2-х рабочих дней со дня обнаружения аварии (повреждения ) без предоставления заявления в адрес администрации.</w:t>
      </w:r>
    </w:p>
    <w:p w:rsidR="001A6A79" w:rsidRDefault="001A6A79" w:rsidP="00AF1465">
      <w:pPr>
        <w:jc w:val="both"/>
      </w:pPr>
    </w:p>
    <w:p w:rsidR="001A6A79" w:rsidRDefault="001A6A79" w:rsidP="00D96C1D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Контроль за предоставлением муниципальной услуги</w:t>
      </w:r>
    </w:p>
    <w:p w:rsidR="001A6A79" w:rsidRDefault="001A6A79" w:rsidP="00B9409E">
      <w:pPr>
        <w:ind w:left="360"/>
        <w:rPr>
          <w:b/>
        </w:rPr>
      </w:pPr>
    </w:p>
    <w:p w:rsidR="001A6A79" w:rsidRDefault="001A6A79" w:rsidP="00E041A0">
      <w:pPr>
        <w:ind w:firstLine="708"/>
        <w:jc w:val="both"/>
      </w:pPr>
      <w:r>
        <w:t>4.1. Контроль за предоставлением муниципальной услуги осуществляется в форме текущего контроля за соблюдением и исполнением специалистом администрации положений административного регламента, полноты и качества предоставления муниципальной услуги.</w:t>
      </w:r>
    </w:p>
    <w:p w:rsidR="001A6A79" w:rsidRDefault="001A6A79" w:rsidP="00E041A0">
      <w:pPr>
        <w:ind w:firstLine="708"/>
        <w:jc w:val="both"/>
      </w:pPr>
      <w:r>
        <w:t>4.2. Текущий контроль за соблюдением исполнения специалистом администрации положений административного регламента осуществляет глава сельсовета</w:t>
      </w:r>
    </w:p>
    <w:p w:rsidR="001A6A79" w:rsidRDefault="001A6A79" w:rsidP="00E041A0">
      <w:pPr>
        <w:ind w:firstLine="708"/>
        <w:jc w:val="both"/>
      </w:pPr>
      <w:r>
        <w:t>4.3.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нарушений.</w:t>
      </w:r>
    </w:p>
    <w:p w:rsidR="001A6A79" w:rsidRDefault="001A6A79" w:rsidP="00E041A0">
      <w:pPr>
        <w:ind w:firstLine="708"/>
        <w:jc w:val="both"/>
      </w:pPr>
      <w:r>
        <w:t>Для проведения проверки распоряжением главы Чернореченского сельсовета создается комиссия.</w:t>
      </w:r>
    </w:p>
    <w:p w:rsidR="001A6A79" w:rsidRDefault="001A6A79" w:rsidP="00E041A0">
      <w:pPr>
        <w:ind w:firstLine="708"/>
        <w:jc w:val="both"/>
      </w:pPr>
      <w: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и внеплановый характер (по конкретному обращению).</w:t>
      </w:r>
    </w:p>
    <w:p w:rsidR="001A6A79" w:rsidRDefault="001A6A79" w:rsidP="00E041A0">
      <w:pPr>
        <w:jc w:val="both"/>
      </w:pPr>
      <w: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1A6A79" w:rsidRDefault="001A6A79" w:rsidP="00E041A0">
      <w:pPr>
        <w:jc w:val="both"/>
      </w:pPr>
      <w:r>
        <w:t>Акт подписывается всеми членами комиссии.</w:t>
      </w:r>
    </w:p>
    <w:p w:rsidR="001A6A79" w:rsidRDefault="001A6A79" w:rsidP="00E041A0">
      <w:pPr>
        <w:ind w:firstLine="708"/>
        <w:jc w:val="both"/>
      </w:pPr>
      <w:r>
        <w:t>4.4. Ответственность должностных лиц администрации закрепляется в должностных инструкциях.</w:t>
      </w:r>
    </w:p>
    <w:p w:rsidR="001A6A79" w:rsidRDefault="001A6A79" w:rsidP="00E041A0">
      <w:pPr>
        <w:ind w:firstLine="708"/>
        <w:jc w:val="both"/>
      </w:pPr>
      <w:r>
        <w:t>4.5.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1A6A79" w:rsidRDefault="001A6A79" w:rsidP="00E041A0">
      <w:pPr>
        <w:jc w:val="both"/>
      </w:pPr>
      <w:r>
        <w:t>Проведение внеплановых проверок осуществляется по конкретным обращениям заявителей</w:t>
      </w:r>
    </w:p>
    <w:p w:rsidR="001A6A79" w:rsidRDefault="001A6A79" w:rsidP="00E041A0">
      <w:pPr>
        <w:ind w:firstLine="708"/>
        <w:jc w:val="both"/>
      </w:pPr>
      <w:r>
        <w:t>В случае проведения внеплановой проверки по конкретному обращению заявителя, в течение 30 дней со дня регистрации письменного обращения обратившемуся заявителю направляется по почте информация о результатах проверки, проведенной по обращению.</w:t>
      </w:r>
    </w:p>
    <w:p w:rsidR="001A6A79" w:rsidRDefault="001A6A79" w:rsidP="00E041A0">
      <w:pPr>
        <w:ind w:firstLine="708"/>
        <w:jc w:val="both"/>
      </w:pPr>
      <w:r>
        <w:t>Результаты проверки оформляются в виде акта, в котором отмечаются выявленные недостатки и указываются предложения по их устранению. Акт подписывается главой сельсовета.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1A6A79" w:rsidRDefault="001A6A79" w:rsidP="00D96C1D">
      <w:pPr>
        <w:ind w:firstLine="708"/>
        <w:jc w:val="both"/>
      </w:pPr>
      <w:r>
        <w:t>Граждане, их объединения и организации вправе осуществлять устные и направлять письменные обращения  в  администрацию с просьбой предоставить информацию о ходе выполнения административных процедур.</w:t>
      </w:r>
    </w:p>
    <w:p w:rsidR="001A6A79" w:rsidRDefault="001A6A79" w:rsidP="00E041A0">
      <w:pPr>
        <w:jc w:val="center"/>
        <w:rPr>
          <w:b/>
        </w:rPr>
      </w:pPr>
    </w:p>
    <w:p w:rsidR="001A6A79" w:rsidRDefault="001A6A79" w:rsidP="00E041A0">
      <w:pPr>
        <w:jc w:val="center"/>
        <w:rPr>
          <w:b/>
        </w:rPr>
      </w:pPr>
      <w:r>
        <w:rPr>
          <w:b/>
        </w:rPr>
        <w:t>5. Досудебный (внесудебный) порядок обжалования решений и действий (бездействия) администрации, а также должностных лиц</w:t>
      </w:r>
    </w:p>
    <w:p w:rsidR="001A6A79" w:rsidRDefault="001A6A79" w:rsidP="00E041A0">
      <w:pPr>
        <w:jc w:val="center"/>
      </w:pPr>
    </w:p>
    <w:p w:rsidR="001A6A79" w:rsidRDefault="001A6A79" w:rsidP="00D96C1D">
      <w:pPr>
        <w:ind w:firstLine="708"/>
        <w:jc w:val="both"/>
      </w:pPr>
      <w:r>
        <w:t>5.1. Заявители вправе обжаловать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1A6A79" w:rsidRDefault="001A6A79" w:rsidP="00D96C1D">
      <w:pPr>
        <w:ind w:firstLine="708"/>
        <w:jc w:val="both"/>
      </w:pPr>
      <w:r>
        <w:t>1) нарушение срока регистрации запроса заявителя о предоставлении муниципальной услуги;</w:t>
      </w:r>
    </w:p>
    <w:p w:rsidR="001A6A79" w:rsidRDefault="001A6A79" w:rsidP="00D96C1D">
      <w:pPr>
        <w:ind w:firstLine="708"/>
        <w:jc w:val="both"/>
      </w:pPr>
      <w:r>
        <w:t>2) нарушение срока предоставления муниципальной услуги;</w:t>
      </w:r>
    </w:p>
    <w:p w:rsidR="001A6A79" w:rsidRDefault="001A6A79" w:rsidP="00D96C1D">
      <w:pPr>
        <w:ind w:firstLine="708"/>
        <w:jc w:val="both"/>
      </w:pPr>
      <w: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A6A79" w:rsidRDefault="001A6A79" w:rsidP="00D96C1D">
      <w:pPr>
        <w:ind w:firstLine="708"/>
        <w:jc w:val="both"/>
      </w:pPr>
      <w:r>
        <w:t>4) отказ в приеме документов, предоставление которых предусмотрено настоящим административным регламентом, у заявителя;</w:t>
      </w:r>
    </w:p>
    <w:p w:rsidR="001A6A79" w:rsidRDefault="001A6A79" w:rsidP="00D96C1D">
      <w:pPr>
        <w:ind w:firstLine="708"/>
        <w:jc w:val="both"/>
      </w:pPr>
      <w: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A6A79" w:rsidRDefault="001A6A79" w:rsidP="00D96C1D">
      <w:pPr>
        <w:ind w:firstLine="708"/>
        <w:jc w:val="both"/>
      </w:pPr>
      <w: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A6A79" w:rsidRDefault="001A6A79" w:rsidP="00D96C1D">
      <w:pPr>
        <w:ind w:firstLine="708"/>
        <w:jc w:val="both"/>
      </w:pPr>
      <w:r>
        <w:t>7) отказ Администрации, должностного лица Администрации,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A6A79" w:rsidRDefault="001A6A79" w:rsidP="00D96C1D">
      <w:pPr>
        <w:ind w:firstLine="708"/>
        <w:jc w:val="both"/>
      </w:pPr>
      <w:r>
        <w:t>5.2. Заявители вправе обратиться с жалобой на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hyperlink r:id="rId8" w:history="1">
        <w:r>
          <w:rPr>
            <w:rStyle w:val="Hyperlink"/>
          </w:rPr>
          <w:t>www.gosuslugi.ru</w:t>
        </w:r>
      </w:hyperlink>
      <w:r>
        <w:t>) либо регионального портала государственных и муниципальных услуг (54.</w:t>
      </w:r>
      <w:r>
        <w:rPr>
          <w:lang w:val="en-US"/>
        </w:rPr>
        <w:t>gosuslugi</w:t>
      </w:r>
      <w:r>
        <w:t>.</w:t>
      </w:r>
      <w:r>
        <w:rPr>
          <w:lang w:val="en-US"/>
        </w:rPr>
        <w:t>ru</w:t>
      </w:r>
      <w:r>
        <w:t>), а также может быть принята при личном приеме заявителя.</w:t>
      </w:r>
    </w:p>
    <w:p w:rsidR="001A6A79" w:rsidRDefault="001A6A79" w:rsidP="00D96C1D">
      <w:pPr>
        <w:ind w:firstLine="708"/>
        <w:jc w:val="both"/>
      </w:pPr>
      <w:r>
        <w:t>5.2.1. Жалоба подается в письменной форме на бумажном носителе, в электронной форме в Администрацию. Заявители вправе обжаловать в досудебном (внесудебном) порядке действия (бездействие) и решения должностных лиц – главе Чернореченского  сельсовета.</w:t>
      </w:r>
    </w:p>
    <w:p w:rsidR="001A6A79" w:rsidRDefault="001A6A79" w:rsidP="00D96C1D">
      <w:pPr>
        <w:ind w:firstLine="708"/>
        <w:jc w:val="both"/>
      </w:pPr>
      <w:r>
        <w:t>5.3. Жалоба должна содержать:</w:t>
      </w:r>
    </w:p>
    <w:p w:rsidR="001A6A79" w:rsidRDefault="001A6A79" w:rsidP="00D96C1D">
      <w:pPr>
        <w:ind w:firstLine="708"/>
        <w:jc w:val="both"/>
      </w:pPr>
      <w:r>
        <w:t>1) наименование органа, предоставляющего муниципальную услугу, должностного лица органа, предоставляющего муниципальную услугу, либо Ф.И.О. или должность муниципального служащего, решения и действия (бездействие) которых обжалуются;</w:t>
      </w:r>
    </w:p>
    <w:p w:rsidR="001A6A79" w:rsidRDefault="001A6A79" w:rsidP="00D96C1D">
      <w:pPr>
        <w:ind w:firstLine="708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A6A79" w:rsidRDefault="001A6A79" w:rsidP="00D96C1D">
      <w:pPr>
        <w:ind w:firstLine="708"/>
        <w:jc w:val="both"/>
      </w:pPr>
      <w:r>
        <w:t>3) сведения об обжалуемых решениях и действиях (бездействии) Администрации, должностного лица либо муниципального служащего;</w:t>
      </w:r>
    </w:p>
    <w:p w:rsidR="001A6A79" w:rsidRDefault="001A6A79" w:rsidP="00D96C1D">
      <w:pPr>
        <w:ind w:firstLine="708"/>
        <w:jc w:val="both"/>
      </w:pPr>
      <w:r>
        <w:t>4) доводы, на основании которых заявитель не согласен с решением и действием (бездействием) Администрации, должностного лица Администрации,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1A6A79" w:rsidRDefault="001A6A79" w:rsidP="00D96C1D">
      <w:pPr>
        <w:ind w:firstLine="708"/>
        <w:jc w:val="both"/>
      </w:pPr>
      <w:r>
        <w:t>5) личную подпись заявителя и дату.</w:t>
      </w:r>
    </w:p>
    <w:p w:rsidR="001A6A79" w:rsidRDefault="001A6A79" w:rsidP="00D96C1D">
      <w:pPr>
        <w:ind w:firstLine="708"/>
        <w:jc w:val="both"/>
      </w:pPr>
      <w: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1A6A79" w:rsidRDefault="001A6A79" w:rsidP="00D96C1D">
      <w:pPr>
        <w:ind w:firstLine="708"/>
        <w:jc w:val="both"/>
      </w:pPr>
      <w:r>
        <w:t>- о местонахождении Администрации;</w:t>
      </w:r>
    </w:p>
    <w:p w:rsidR="001A6A79" w:rsidRDefault="001A6A79" w:rsidP="00D96C1D">
      <w:pPr>
        <w:ind w:firstLine="708"/>
        <w:jc w:val="both"/>
      </w:pPr>
      <w:r>
        <w:t>- сведения о режиме работы Администрации;</w:t>
      </w:r>
    </w:p>
    <w:p w:rsidR="001A6A79" w:rsidRDefault="001A6A79" w:rsidP="00D96C1D">
      <w:pPr>
        <w:ind w:firstLine="708"/>
        <w:jc w:val="both"/>
      </w:pPr>
      <w:r>
        <w:t>- о графике приема заявителей Главой Чернореченского  сельсовета;</w:t>
      </w:r>
    </w:p>
    <w:p w:rsidR="001A6A79" w:rsidRDefault="001A6A79" w:rsidP="00D96C1D">
      <w:pPr>
        <w:ind w:firstLine="708"/>
        <w:jc w:val="both"/>
      </w:pPr>
      <w:r>
        <w:t>- о перечне номеров телефонов для получения сведений о прохождении процедур рассмотрения жалобы;</w:t>
      </w:r>
    </w:p>
    <w:p w:rsidR="001A6A79" w:rsidRDefault="001A6A79" w:rsidP="00D96C1D">
      <w:pPr>
        <w:ind w:firstLine="708"/>
        <w:jc w:val="both"/>
      </w:pPr>
      <w:r>
        <w:t>- о входящем номере, под которым зарегистрирована жалоба в Администрации;</w:t>
      </w:r>
    </w:p>
    <w:p w:rsidR="001A6A79" w:rsidRDefault="001A6A79" w:rsidP="00D96C1D">
      <w:pPr>
        <w:ind w:firstLine="708"/>
        <w:jc w:val="both"/>
      </w:pPr>
      <w:r>
        <w:t>- о сроке рассмотрения жалобы;</w:t>
      </w:r>
    </w:p>
    <w:p w:rsidR="001A6A79" w:rsidRDefault="001A6A79" w:rsidP="00D96C1D">
      <w:pPr>
        <w:ind w:firstLine="708"/>
        <w:jc w:val="both"/>
      </w:pPr>
      <w:r>
        <w:t>- о принятых промежуточных решениях (принятие к рассмотрению, истребование документов).</w:t>
      </w:r>
    </w:p>
    <w:p w:rsidR="001A6A79" w:rsidRDefault="001A6A79" w:rsidP="00D96C1D">
      <w:pPr>
        <w:ind w:firstLine="708"/>
        <w:jc w:val="both"/>
      </w:pPr>
      <w:r>
        <w:t>При подаче жалобы заявитель вправе получить в Администрации копии документов, подтверждающих обжалуемое действие (бездействие) специалиста администрации.</w:t>
      </w:r>
    </w:p>
    <w:p w:rsidR="001A6A79" w:rsidRDefault="001A6A79" w:rsidP="00D96C1D">
      <w:pPr>
        <w:ind w:firstLine="708"/>
        <w:jc w:val="both"/>
      </w:pPr>
      <w:r>
        <w:t xml:space="preserve">5.5. 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Администрации, специалиста Администрации, участвующего в предоставлении муниципальной услуги,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A6A79" w:rsidRDefault="001A6A79" w:rsidP="00D96C1D">
      <w:pPr>
        <w:ind w:firstLine="708"/>
        <w:jc w:val="both"/>
      </w:pPr>
      <w:r>
        <w:t>5.6. По результатам рассмотрения жалобы Администрация принимает одно из следующих решений:</w:t>
      </w:r>
    </w:p>
    <w:p w:rsidR="001A6A79" w:rsidRDefault="001A6A79" w:rsidP="00D96C1D">
      <w:pPr>
        <w:ind w:firstLine="708"/>
        <w:jc w:val="both"/>
      </w:pPr>
      <w:r>
        <w:t>1) удовлетворяет жалобу, в том числе в форме отмены принятого решения, исправления допущенных Администрацией,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1A6A79" w:rsidRDefault="001A6A79" w:rsidP="00D96C1D">
      <w:pPr>
        <w:ind w:firstLine="708"/>
        <w:jc w:val="both"/>
      </w:pPr>
      <w:r>
        <w:t>2) отказывает в удовлетворении жалобы.</w:t>
      </w:r>
    </w:p>
    <w:p w:rsidR="001A6A79" w:rsidRDefault="001A6A79" w:rsidP="00D96C1D">
      <w:pPr>
        <w:ind w:firstLine="708"/>
        <w:jc w:val="both"/>
      </w:pPr>
      <w:r>
        <w:t>5.7. Не позднее дня, следующего за днем принятия решения, указанного в пункте 5.6.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A6A79" w:rsidRDefault="001A6A79" w:rsidP="00D96C1D">
      <w:pPr>
        <w:ind w:firstLine="708"/>
        <w:jc w:val="both"/>
      </w:pPr>
      <w: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A6A79" w:rsidRDefault="001A6A79" w:rsidP="00D96C1D">
      <w:pPr>
        <w:ind w:firstLine="708"/>
        <w:jc w:val="both"/>
      </w:pPr>
      <w:r>
        <w:t>5.9. Запись заявителей на личный прием к Главе Чернореченского  сельсовета, в том числе для рассмотрения, осуществляется при личном обращении и (или) при обращении по номерам телефонов, которые размещаются на официальном интернет-сайте Администрации и информационном стенде Администрации, предоставляющего муниципальную услугу.</w:t>
      </w:r>
    </w:p>
    <w:p w:rsidR="001A6A79" w:rsidRDefault="001A6A79" w:rsidP="00D96C1D">
      <w:pPr>
        <w:ind w:firstLine="708"/>
        <w:jc w:val="both"/>
      </w:pPr>
      <w:r>
        <w:t>5.10.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1A6A79" w:rsidRDefault="001A6A79" w:rsidP="00D96C1D">
      <w:pPr>
        <w:ind w:firstLine="708"/>
        <w:jc w:val="both"/>
      </w:pPr>
      <w:r>
        <w:t>5.11. Письменная жалоба, содержащая вопросы, решение которых не входит в компетенцию Администрации, направляется в течение семи дней со дня ее регистрации в Администрации,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1A6A79" w:rsidRDefault="001A6A79" w:rsidP="00D96C1D">
      <w:pPr>
        <w:ind w:firstLine="708"/>
        <w:jc w:val="both"/>
      </w:pPr>
      <w:r>
        <w:t>5.12. Обращение, поступившее в Администрацию или должностному лицу в форме электронного документа, подлежит рассмотрению в порядке, установленном настоящим административным регламентом.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1A6A79" w:rsidRDefault="001A6A79" w:rsidP="00E041A0">
      <w:pPr>
        <w:jc w:val="both"/>
      </w:pPr>
      <w:r>
        <w:t>Ответ на обращение, поступившее в Администрацию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1A6A79" w:rsidRDefault="001A6A79" w:rsidP="00D96C1D">
      <w:pPr>
        <w:ind w:firstLine="708"/>
        <w:jc w:val="both"/>
      </w:pPr>
      <w:r>
        <w:t>5.13. Порядок рассмотрения жалобы заявителя, основания для отказа в рассмотрении жалобы:</w:t>
      </w:r>
    </w:p>
    <w:p w:rsidR="001A6A79" w:rsidRDefault="001A6A79" w:rsidP="00D96C1D">
      <w:pPr>
        <w:ind w:firstLine="708"/>
        <w:jc w:val="both"/>
      </w:pPr>
      <w:r>
        <w:t>-в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1A6A79" w:rsidRDefault="001A6A79" w:rsidP="00D96C1D">
      <w:pPr>
        <w:ind w:firstLine="708"/>
        <w:jc w:val="both"/>
      </w:pPr>
      <w:r>
        <w:t>-жалобу,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1A6A79" w:rsidRDefault="001A6A79" w:rsidP="00D96C1D">
      <w:pPr>
        <w:ind w:firstLine="708"/>
        <w:jc w:val="both"/>
      </w:pPr>
      <w:r>
        <w:t>-если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1A6A79" w:rsidRDefault="001A6A79" w:rsidP="00D96C1D">
      <w:pPr>
        <w:ind w:firstLine="708"/>
        <w:jc w:val="both"/>
      </w:pPr>
      <w:r>
        <w:t>-если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1A6A79" w:rsidRDefault="001A6A79" w:rsidP="00D96C1D">
      <w:pPr>
        <w:ind w:firstLine="708"/>
        <w:jc w:val="both"/>
      </w:pPr>
      <w:r>
        <w:t>-в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1A6A79" w:rsidRDefault="001A6A79" w:rsidP="00D96C1D">
      <w:pPr>
        <w:ind w:firstLine="708"/>
        <w:jc w:val="both"/>
      </w:pPr>
      <w:r>
        <w:t>-в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Администрацию.</w:t>
      </w:r>
    </w:p>
    <w:p w:rsidR="001A6A79" w:rsidRDefault="001A6A79" w:rsidP="00D96C1D">
      <w:pPr>
        <w:ind w:firstLine="708"/>
        <w:jc w:val="both"/>
      </w:pPr>
      <w:r>
        <w:t>5.14.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1A6A79" w:rsidRDefault="001A6A79" w:rsidP="00D96C1D">
      <w:pPr>
        <w:ind w:firstLine="708"/>
        <w:jc w:val="both"/>
      </w:pPr>
      <w:r>
        <w:t>5.15.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1A6A79" w:rsidRDefault="001A6A79" w:rsidP="00D96C1D">
      <w:pPr>
        <w:ind w:firstLine="708"/>
        <w:jc w:val="both"/>
      </w:pPr>
      <w:r>
        <w:t>5.16.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 Администрации, должностного лица, решение, действие (бездействие) которого оспаривается.</w:t>
      </w:r>
    </w:p>
    <w:p w:rsidR="001A6A79" w:rsidRDefault="001A6A79" w:rsidP="00D96C1D">
      <w:pPr>
        <w:ind w:firstLine="708"/>
        <w:jc w:val="both"/>
      </w:pPr>
      <w:r>
        <w:t>5.17.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1A6A79" w:rsidRDefault="001A6A79" w:rsidP="00E041A0">
      <w:pPr>
        <w:jc w:val="both"/>
      </w:pPr>
      <w: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заявления.</w:t>
      </w:r>
    </w:p>
    <w:p w:rsidR="001A6A79" w:rsidRDefault="001A6A79" w:rsidP="00E041A0">
      <w:pPr>
        <w:jc w:val="both"/>
      </w:pPr>
    </w:p>
    <w:p w:rsidR="001A6A79" w:rsidRDefault="001A6A79" w:rsidP="00E041A0">
      <w:pPr>
        <w:jc w:val="both"/>
      </w:pPr>
    </w:p>
    <w:p w:rsidR="001A6A79" w:rsidRDefault="001A6A79" w:rsidP="00E041A0">
      <w:pPr>
        <w:jc w:val="both"/>
      </w:pPr>
    </w:p>
    <w:p w:rsidR="001A6A79" w:rsidRDefault="001A6A79" w:rsidP="00E041A0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№1</w:t>
      </w:r>
    </w:p>
    <w:p w:rsidR="001A6A79" w:rsidRDefault="001A6A79" w:rsidP="00E041A0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1A6A79" w:rsidRDefault="001A6A79" w:rsidP="00E041A0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A6A79" w:rsidRDefault="001A6A79" w:rsidP="00E041A0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A6A79" w:rsidRDefault="001A6A79" w:rsidP="00E041A0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справочных телефонах управления, администрации Чернореченского сельсовета Искитимского района Новосибирской области</w:t>
      </w:r>
    </w:p>
    <w:p w:rsidR="001A6A79" w:rsidRDefault="001A6A79" w:rsidP="00E041A0">
      <w:pPr>
        <w:pStyle w:val="ConsPlusNormal0"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6"/>
        <w:gridCol w:w="3046"/>
        <w:gridCol w:w="2469"/>
        <w:gridCol w:w="2242"/>
      </w:tblGrid>
      <w:tr w:rsidR="001A6A79" w:rsidTr="00E041A0">
        <w:tc>
          <w:tcPr>
            <w:tcW w:w="2303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48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43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629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Справочные телефоны</w:t>
            </w:r>
          </w:p>
        </w:tc>
      </w:tr>
      <w:tr w:rsidR="001A6A79" w:rsidTr="00E041A0">
        <w:tc>
          <w:tcPr>
            <w:tcW w:w="2303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9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6A79" w:rsidTr="00E041A0">
        <w:trPr>
          <w:trHeight w:val="2410"/>
        </w:trPr>
        <w:tc>
          <w:tcPr>
            <w:tcW w:w="2303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Администрация Чернореченского  сельсовета</w:t>
            </w:r>
          </w:p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Искитимского района Новосибирской области</w:t>
            </w:r>
          </w:p>
          <w:p w:rsidR="001A6A79" w:rsidRDefault="001A6A79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eastAsia="hi-IN" w:bidi="hi-IN"/>
              </w:rPr>
            </w:pPr>
          </w:p>
        </w:tc>
        <w:tc>
          <w:tcPr>
            <w:tcW w:w="3148" w:type="dxa"/>
          </w:tcPr>
          <w:p w:rsidR="001A6A79" w:rsidRDefault="001A6A79">
            <w:pPr>
              <w:shd w:val="clear" w:color="auto" w:fill="FFFFFF"/>
              <w:tabs>
                <w:tab w:val="left" w:pos="1692"/>
              </w:tabs>
              <w:spacing w:before="7" w:line="276" w:lineRule="auto"/>
              <w:ind w:left="-11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633227,Новосибирская область, Искитимский район, п. Чернореченский , ул.Кооперативная.1,  </w:t>
            </w:r>
          </w:p>
          <w:p w:rsidR="001A6A79" w:rsidRDefault="001A6A79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адрес электронной почты </w:t>
            </w:r>
            <w:hyperlink r:id="rId9" w:history="1">
              <w:r>
                <w:rPr>
                  <w:rStyle w:val="Hyperlink"/>
                  <w:sz w:val="24"/>
                  <w:szCs w:val="24"/>
                  <w:lang w:val="en-US" w:eastAsia="en-US"/>
                </w:rPr>
                <w:t>chernorechka</w:t>
              </w:r>
              <w:r>
                <w:rPr>
                  <w:rStyle w:val="Hyperlink"/>
                  <w:sz w:val="24"/>
                  <w:szCs w:val="24"/>
                  <w:lang w:eastAsia="en-US"/>
                </w:rPr>
                <w:t>@</w:t>
              </w:r>
              <w:r>
                <w:rPr>
                  <w:rStyle w:val="Hyperlink"/>
                  <w:sz w:val="24"/>
                  <w:szCs w:val="24"/>
                  <w:lang w:val="en-US" w:eastAsia="en-US"/>
                </w:rPr>
                <w:t>inbox</w:t>
              </w:r>
              <w:r>
                <w:rPr>
                  <w:rStyle w:val="Hyperlink"/>
                  <w:sz w:val="24"/>
                  <w:szCs w:val="24"/>
                  <w:lang w:eastAsia="en-US"/>
                </w:rPr>
                <w:t>.</w:t>
              </w:r>
              <w:r>
                <w:rPr>
                  <w:rStyle w:val="Hyperlink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1A6A79" w:rsidRDefault="001A6A79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Интернет: </w:t>
            </w:r>
            <w:r>
              <w:rPr>
                <w:sz w:val="24"/>
                <w:szCs w:val="24"/>
                <w:lang w:val="en-US" w:eastAsia="en-US"/>
              </w:rPr>
              <w:t>www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1A6A79" w:rsidRDefault="001A6A79">
            <w:pPr>
              <w:tabs>
                <w:tab w:val="left" w:pos="1692"/>
              </w:tabs>
              <w:spacing w:before="7" w:line="276" w:lineRule="auto"/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val="en-US" w:eastAsia="en-US"/>
              </w:rPr>
              <w:t>www</w:t>
            </w:r>
            <w:r>
              <w:rPr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  <w:lang w:val="en-US" w:eastAsia="en-US"/>
              </w:rPr>
              <w:t>chernorechka</w:t>
            </w:r>
            <w:r>
              <w:rPr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  <w:lang w:val="en-US" w:eastAsia="en-US"/>
              </w:rPr>
              <w:t>iskitim</w:t>
            </w:r>
            <w:r>
              <w:rPr>
                <w:color w:val="auto"/>
                <w:sz w:val="24"/>
                <w:szCs w:val="24"/>
                <w:lang w:eastAsia="en-US"/>
              </w:rPr>
              <w:t>-</w:t>
            </w:r>
            <w:r>
              <w:rPr>
                <w:color w:val="auto"/>
                <w:sz w:val="24"/>
                <w:szCs w:val="24"/>
                <w:lang w:val="en-US" w:eastAsia="en-US"/>
              </w:rPr>
              <w:t>r</w:t>
            </w:r>
            <w:r>
              <w:rPr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  <w:lang w:val="en-US" w:eastAsia="en-US"/>
              </w:rPr>
              <w:t>ru</w:t>
            </w:r>
          </w:p>
          <w:p w:rsidR="001A6A79" w:rsidRDefault="001A6A79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rStyle w:val="Strong"/>
                <w:b w:val="0"/>
              </w:rPr>
            </w:pPr>
          </w:p>
        </w:tc>
        <w:tc>
          <w:tcPr>
            <w:tcW w:w="1843" w:type="dxa"/>
          </w:tcPr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Понедельник,четверг:</w:t>
            </w:r>
          </w:p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с 8.00 до 16.00;</w:t>
            </w:r>
          </w:p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перерыв на обед:</w:t>
            </w:r>
          </w:p>
          <w:p w:rsidR="001A6A79" w:rsidRPr="002F60E7" w:rsidRDefault="001A6A79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0E7">
              <w:rPr>
                <w:rFonts w:ascii="Times New Roman" w:hAnsi="Times New Roman" w:cs="Times New Roman"/>
                <w:sz w:val="24"/>
                <w:szCs w:val="24"/>
              </w:rPr>
              <w:t>с 13.00 до 14.00</w:t>
            </w:r>
          </w:p>
        </w:tc>
        <w:tc>
          <w:tcPr>
            <w:tcW w:w="2629" w:type="dxa"/>
          </w:tcPr>
          <w:p w:rsidR="001A6A79" w:rsidRDefault="001A6A7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телефон/факс: </w:t>
            </w:r>
          </w:p>
          <w:p w:rsidR="001A6A79" w:rsidRDefault="001A6A7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8(38343) 68251</w:t>
            </w:r>
          </w:p>
        </w:tc>
      </w:tr>
    </w:tbl>
    <w:p w:rsidR="001A6A79" w:rsidRDefault="001A6A79" w:rsidP="00D96C1D"/>
    <w:p w:rsidR="001A6A79" w:rsidRDefault="001A6A79" w:rsidP="00D96C1D"/>
    <w:p w:rsidR="001A6A79" w:rsidRDefault="001A6A79" w:rsidP="00D96C1D"/>
    <w:p w:rsidR="001A6A79" w:rsidRDefault="001A6A79" w:rsidP="00D96C1D"/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  <w:r w:rsidRPr="004346AB">
        <w:rPr>
          <w:color w:val="auto"/>
          <w:sz w:val="24"/>
          <w:szCs w:val="24"/>
          <w:lang w:eastAsia="ar-SA"/>
        </w:rPr>
        <w:t>ПРИЛОЖЕНИЕ № 2</w:t>
      </w:r>
    </w:p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  <w:r w:rsidRPr="004346AB">
        <w:rPr>
          <w:color w:val="auto"/>
          <w:sz w:val="24"/>
          <w:szCs w:val="24"/>
          <w:lang w:eastAsia="ar-SA"/>
        </w:rPr>
        <w:t>к административному регламенту</w:t>
      </w:r>
    </w:p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  <w:r w:rsidRPr="004346AB">
        <w:rPr>
          <w:color w:val="auto"/>
          <w:sz w:val="24"/>
          <w:szCs w:val="24"/>
          <w:lang w:eastAsia="ar-SA"/>
        </w:rPr>
        <w:t>предоставления муниципальной услуги</w:t>
      </w:r>
    </w:p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A6A79" w:rsidRPr="004346AB" w:rsidRDefault="001A6A79" w:rsidP="004346A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  <w:r w:rsidRPr="004346AB">
        <w:rPr>
          <w:color w:val="auto"/>
          <w:sz w:val="24"/>
          <w:szCs w:val="24"/>
          <w:lang w:eastAsia="ar-SA"/>
        </w:rPr>
        <w:t>БЛОК-СХЕМА</w:t>
      </w:r>
    </w:p>
    <w:p w:rsidR="001A6A79" w:rsidRPr="004346AB" w:rsidRDefault="001A6A79" w:rsidP="004346A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  <w:r w:rsidRPr="004346AB">
        <w:rPr>
          <w:color w:val="auto"/>
          <w:sz w:val="24"/>
          <w:szCs w:val="24"/>
          <w:lang w:eastAsia="ar-SA"/>
        </w:rPr>
        <w:t>последовательности административных процедур при предоставлении</w:t>
      </w:r>
    </w:p>
    <w:p w:rsidR="001A6A79" w:rsidRPr="004346AB" w:rsidRDefault="001A6A79" w:rsidP="004346A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  <w:r w:rsidRPr="004346AB">
        <w:rPr>
          <w:color w:val="auto"/>
          <w:sz w:val="24"/>
          <w:szCs w:val="24"/>
          <w:lang w:eastAsia="ar-SA"/>
        </w:rPr>
        <w:t>муниципальной услуги</w:t>
      </w:r>
    </w:p>
    <w:p w:rsidR="001A6A79" w:rsidRPr="004346AB" w:rsidRDefault="001A6A79" w:rsidP="004346A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82"/>
        <w:gridCol w:w="15"/>
        <w:gridCol w:w="2993"/>
        <w:gridCol w:w="18"/>
        <w:gridCol w:w="3263"/>
      </w:tblGrid>
      <w:tr w:rsidR="001A6A79" w:rsidRPr="004346AB" w:rsidTr="004346AB">
        <w:trPr>
          <w:trHeight w:val="47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Прием заявления и документов на получение муниципальной услуги</w:t>
            </w:r>
          </w:p>
        </w:tc>
      </w:tr>
      <w:tr w:rsidR="001A6A79" w:rsidRPr="004346AB" w:rsidTr="004346AB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26" type="#_x0000_t32" style="position:absolute;left:0;text-align:left;margin-left:82.6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</w:tr>
      <w:tr w:rsidR="001A6A79" w:rsidRPr="004346AB" w:rsidTr="004346AB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Наличие надлежащее оформленных документов;</w:t>
            </w:r>
          </w:p>
        </w:tc>
      </w:tr>
      <w:tr w:rsidR="001A6A79" w:rsidRPr="004346AB" w:rsidTr="004346AB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9" o:spid="_x0000_s1027" type="#_x0000_t32" style="position:absolute;left:0;text-align:left;margin-left:81.9pt;margin-top:.15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</w:tr>
      <w:tr w:rsidR="001A6A79" w:rsidRPr="004346AB" w:rsidTr="004346AB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Проверка документов для установления права на получение</w:t>
            </w:r>
          </w:p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муниципальной услуги</w:t>
            </w:r>
          </w:p>
        </w:tc>
      </w:tr>
      <w:tr w:rsidR="001A6A79" w:rsidRPr="004346AB" w:rsidTr="004346AB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B2C91">
              <w:rPr>
                <w:noProof/>
                <w:color w:val="auto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9.75pt;height:19.5pt;visibility:visible">
                  <v:imagedata r:id="rId10" o:title=""/>
                </v:shape>
              </w:pict>
            </w:r>
          </w:p>
        </w:tc>
      </w:tr>
      <w:tr w:rsidR="001A6A79" w:rsidRPr="004346AB" w:rsidTr="004346AB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Наличие права на получение муниципальной услуги</w:t>
            </w:r>
          </w:p>
        </w:tc>
      </w:tr>
      <w:tr w:rsidR="001A6A79" w:rsidRPr="004346AB" w:rsidTr="004346AB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0" o:spid="_x0000_s1028" type="#_x0000_t32" style="position:absolute;left:0;text-align:left;margin-left:124.1pt;margin-top:-.8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">
                  <v:stroke endarrow="block"/>
                </v:shape>
              </w:pic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1" o:spid="_x0000_s1029" type="#_x0000_t32" style="position:absolute;left:0;text-align:left;margin-left:70.45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">
                  <v:stroke endarrow="block"/>
                </v:shape>
              </w:pict>
            </w:r>
          </w:p>
        </w:tc>
      </w:tr>
      <w:tr w:rsidR="001A6A79" w:rsidRPr="004346AB" w:rsidTr="004346AB"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Принятие решения о предоставлении муниципальной услуги</w:t>
            </w:r>
          </w:p>
        </w:tc>
        <w:tc>
          <w:tcPr>
            <w:tcW w:w="30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Принятие решения об отказе в предоставлении муниципальной услуги</w:t>
            </w:r>
          </w:p>
        </w:tc>
      </w:tr>
      <w:tr w:rsidR="001A6A79" w:rsidRPr="004346AB" w:rsidTr="004346AB">
        <w:tc>
          <w:tcPr>
            <w:tcW w:w="3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2" o:spid="_x0000_s1030" type="#_x0000_t32" style="position:absolute;left:0;text-align:left;margin-left:124.1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">
                  <v:stroke endarrow="block"/>
                </v:shape>
              </w:pict>
            </w:r>
          </w:p>
        </w:tc>
        <w:tc>
          <w:tcPr>
            <w:tcW w:w="29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3" o:spid="_x0000_s1031" type="#_x0000_t32" style="position:absolute;left:0;text-align:left;margin-left:70.45pt;margin-top:-.8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">
                  <v:stroke endarrow="block"/>
                </v:shape>
              </w:pict>
            </w:r>
          </w:p>
        </w:tc>
      </w:tr>
      <w:tr w:rsidR="001A6A79" w:rsidRPr="004346AB" w:rsidTr="004346AB"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Ордер на проведение земляных работ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6A79" w:rsidRPr="004346AB" w:rsidRDefault="001A6A79" w:rsidP="004346AB">
            <w:pPr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79" w:rsidRPr="004346AB" w:rsidRDefault="001A6A79" w:rsidP="004346A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4346AB">
              <w:rPr>
                <w:color w:val="auto"/>
                <w:sz w:val="24"/>
                <w:szCs w:val="24"/>
                <w:lang w:eastAsia="ar-SA"/>
              </w:rPr>
              <w:t>Выдача уведомления об отказе в  выдаче ордера на проведение земляных работ</w:t>
            </w:r>
          </w:p>
        </w:tc>
      </w:tr>
    </w:tbl>
    <w:p w:rsidR="001A6A79" w:rsidRPr="004346AB" w:rsidRDefault="001A6A79" w:rsidP="004346AB">
      <w:pPr>
        <w:suppressAutoHyphens/>
        <w:rPr>
          <w:color w:val="auto"/>
          <w:sz w:val="24"/>
          <w:szCs w:val="24"/>
          <w:lang w:eastAsia="ar-SA"/>
        </w:rPr>
      </w:pPr>
    </w:p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A6A79" w:rsidRPr="004346AB" w:rsidRDefault="001A6A79" w:rsidP="004346A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A6A79" w:rsidRDefault="001A6A79" w:rsidP="00FE4D9B">
      <w:pPr>
        <w:spacing w:before="100" w:beforeAutospacing="1"/>
      </w:pPr>
    </w:p>
    <w:p w:rsidR="001A6A79" w:rsidRDefault="001A6A79" w:rsidP="00714B3D">
      <w:pPr>
        <w:spacing w:before="100" w:beforeAutospacing="1"/>
        <w:ind w:left="5040" w:hanging="84"/>
        <w:jc w:val="right"/>
      </w:pPr>
      <w:r>
        <w:t>ПРИЛОЖЕНИЕ № 1</w:t>
      </w:r>
    </w:p>
    <w:p w:rsidR="001A6A79" w:rsidRDefault="001A6A79" w:rsidP="00714B3D">
      <w:pPr>
        <w:spacing w:before="100" w:beforeAutospacing="1"/>
        <w:ind w:left="5040" w:hanging="1440"/>
        <w:jc w:val="right"/>
      </w:pPr>
      <w:r>
        <w:t>к административному регламенту Чернореченского сельсовета  по оказанию муниципальной услуги «Выдача разрешения (ордера) на производство земляных работ»</w:t>
      </w:r>
    </w:p>
    <w:p w:rsidR="001A6A79" w:rsidRDefault="001A6A79" w:rsidP="00714B3D">
      <w:pPr>
        <w:spacing w:before="100" w:beforeAutospacing="1"/>
        <w:ind w:hanging="1440"/>
        <w:jc w:val="center"/>
      </w:pPr>
    </w:p>
    <w:p w:rsidR="001A6A79" w:rsidRDefault="001A6A79" w:rsidP="00714B3D">
      <w:pPr>
        <w:spacing w:before="100" w:beforeAutospacing="1"/>
        <w:ind w:hanging="1440"/>
        <w:jc w:val="center"/>
      </w:pPr>
      <w:r>
        <w:rPr>
          <w:b/>
          <w:bCs/>
        </w:rPr>
        <w:t>ОБЯЗАТЕЛЬСТВО</w:t>
      </w:r>
    </w:p>
    <w:p w:rsidR="001A6A79" w:rsidRDefault="001A6A79" w:rsidP="00714B3D">
      <w:pPr>
        <w:spacing w:before="100" w:beforeAutospacing="1"/>
        <w:ind w:hanging="1440"/>
        <w:jc w:val="center"/>
      </w:pPr>
    </w:p>
    <w:p w:rsidR="001A6A79" w:rsidRDefault="001A6A79" w:rsidP="00AF0A20">
      <w:pPr>
        <w:spacing w:before="100" w:beforeAutospacing="1"/>
        <w:ind w:hanging="23"/>
        <w:jc w:val="both"/>
      </w:pPr>
      <w:r>
        <w:t>Я, _________________________________________________________________,</w:t>
      </w:r>
    </w:p>
    <w:p w:rsidR="001A6A79" w:rsidRDefault="001A6A79" w:rsidP="00AF0A20">
      <w:pPr>
        <w:spacing w:before="100" w:beforeAutospacing="1"/>
        <w:jc w:val="both"/>
      </w:pPr>
      <w:r>
        <w:t>Обязуюсь соблюдать правила организации производства земляных работ в Чернореченском сельсовете. Подтверждаю, что данный объект полностью обеспечен необходимыми материалами, рабочей силой и проектной документацией. Все работы по восстановлению разрытой территории, дорожного покрытия и объектов благоустройства обязуюсь выполнить в установленные в ордере сроки.</w:t>
      </w:r>
    </w:p>
    <w:p w:rsidR="001A6A79" w:rsidRDefault="001A6A79" w:rsidP="00AF0A20">
      <w:pPr>
        <w:spacing w:before="100" w:beforeAutospacing="1"/>
        <w:jc w:val="both"/>
      </w:pPr>
      <w:r>
        <w:t>За невыполнение обязательств по настоящему ордеру я несу ответственность в соответствии с законодательством Российской Федерации.</w:t>
      </w:r>
    </w:p>
    <w:p w:rsidR="001A6A79" w:rsidRDefault="001A6A79" w:rsidP="00AF0A20">
      <w:pPr>
        <w:spacing w:before="100" w:beforeAutospacing="1"/>
        <w:jc w:val="both"/>
      </w:pPr>
      <w:r>
        <w:t xml:space="preserve">Ответственный за производство работ ____________________________________________ </w:t>
      </w:r>
    </w:p>
    <w:p w:rsidR="001A6A79" w:rsidRDefault="001A6A79" w:rsidP="00AF0A20">
      <w:pPr>
        <w:spacing w:before="100" w:beforeAutospacing="1"/>
        <w:jc w:val="both"/>
      </w:pPr>
      <w:r>
        <w:t>( ФИО, подпись)</w:t>
      </w:r>
    </w:p>
    <w:p w:rsidR="001A6A79" w:rsidRDefault="001A6A79" w:rsidP="00AF0A20">
      <w:pPr>
        <w:spacing w:before="100" w:beforeAutospacing="1"/>
        <w:jc w:val="both"/>
      </w:pPr>
      <w:r>
        <w:t>«___»_______________ 20___г.</w:t>
      </w: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  <w:r>
        <w:rPr>
          <w:b/>
          <w:bCs/>
          <w:u w:val="single"/>
        </w:rPr>
        <w:t>Служебные отметки</w:t>
      </w: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  <w:r>
        <w:t>Ордер №_____ действителен по «___» ______________20____г.</w:t>
      </w:r>
    </w:p>
    <w:p w:rsidR="001A6A79" w:rsidRDefault="001A6A79" w:rsidP="00AF0A20">
      <w:pPr>
        <w:spacing w:before="100" w:beforeAutospacing="1"/>
        <w:jc w:val="both"/>
      </w:pPr>
      <w:r>
        <w:t>__________________ руководитель____________________________</w:t>
      </w:r>
    </w:p>
    <w:p w:rsidR="001A6A79" w:rsidRDefault="001A6A79" w:rsidP="00AF0A20">
      <w:pPr>
        <w:spacing w:before="100" w:beforeAutospacing="1"/>
        <w:jc w:val="both"/>
      </w:pPr>
      <w:r>
        <w:t>(подпись)</w:t>
      </w: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  <w:r>
        <w:t>Ордер №_____ продлён до___» ______________20____г.</w:t>
      </w:r>
    </w:p>
    <w:p w:rsidR="001A6A79" w:rsidRDefault="001A6A79" w:rsidP="00AF0A20">
      <w:pPr>
        <w:spacing w:before="100" w:beforeAutospacing="1"/>
        <w:jc w:val="both"/>
      </w:pPr>
      <w:r>
        <w:t>__________________ руководитель ______________________________</w:t>
      </w:r>
    </w:p>
    <w:p w:rsidR="001A6A79" w:rsidRDefault="001A6A79" w:rsidP="00AF0A20">
      <w:pPr>
        <w:spacing w:before="100" w:beforeAutospacing="1"/>
        <w:jc w:val="both"/>
      </w:pPr>
      <w:r>
        <w:t>(подпись)</w:t>
      </w: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  <w:r>
        <w:t>Ордер №_____ продлён до «___» ______________20____г.</w:t>
      </w:r>
    </w:p>
    <w:p w:rsidR="001A6A79" w:rsidRDefault="001A6A79" w:rsidP="00AF0A20">
      <w:pPr>
        <w:spacing w:before="100" w:beforeAutospacing="1"/>
        <w:jc w:val="both"/>
      </w:pPr>
      <w:r>
        <w:t>__________________ руководитель ____________________________</w:t>
      </w:r>
    </w:p>
    <w:p w:rsidR="001A6A79" w:rsidRDefault="001A6A79" w:rsidP="00AF0A20">
      <w:pPr>
        <w:spacing w:before="100" w:beforeAutospacing="1"/>
        <w:jc w:val="both"/>
      </w:pPr>
      <w:r>
        <w:t>(подпись)</w:t>
      </w: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  <w:r>
        <w:t>Ордер №_____ закрыт «___» ______________20___г.</w:t>
      </w:r>
    </w:p>
    <w:p w:rsidR="001A6A79" w:rsidRDefault="001A6A79" w:rsidP="00AF0A20">
      <w:pPr>
        <w:spacing w:before="100" w:beforeAutospacing="1"/>
        <w:jc w:val="both"/>
      </w:pPr>
      <w:r>
        <w:t>Дорожное покрытие и элементы благоустройства восстановлены полностью.</w:t>
      </w:r>
    </w:p>
    <w:p w:rsidR="001A6A79" w:rsidRDefault="001A6A79" w:rsidP="00AF0A20">
      <w:pPr>
        <w:spacing w:before="100" w:beforeAutospacing="1"/>
        <w:jc w:val="both"/>
      </w:pPr>
      <w:r>
        <w:t>__________________ руководитель _______________________________</w:t>
      </w:r>
    </w:p>
    <w:p w:rsidR="001A6A79" w:rsidRDefault="001A6A79" w:rsidP="00AF0A20">
      <w:pPr>
        <w:spacing w:before="100" w:beforeAutospacing="1"/>
        <w:jc w:val="both"/>
      </w:pPr>
      <w:r>
        <w:t>(подпись)</w:t>
      </w: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  <w:r>
        <w:t>МП</w:t>
      </w:r>
    </w:p>
    <w:p w:rsidR="001A6A79" w:rsidRDefault="001A6A79" w:rsidP="00AF0A20">
      <w:pPr>
        <w:spacing w:before="100" w:beforeAutospacing="1"/>
        <w:jc w:val="both"/>
      </w:pPr>
    </w:p>
    <w:p w:rsidR="001A6A79" w:rsidRDefault="001A6A79" w:rsidP="00AF0A20">
      <w:pPr>
        <w:spacing w:before="100" w:beforeAutospacing="1"/>
        <w:jc w:val="both"/>
      </w:pPr>
    </w:p>
    <w:p w:rsidR="001A6A79" w:rsidRPr="00704AD9" w:rsidRDefault="001A6A79" w:rsidP="00714B3D">
      <w:pPr>
        <w:spacing w:before="100" w:beforeAutospacing="1"/>
        <w:ind w:hanging="1440"/>
        <w:jc w:val="right"/>
      </w:pPr>
      <w:r w:rsidRPr="00704AD9">
        <w:t>ПРИЛОЖЕНИЕ № 2</w:t>
      </w:r>
    </w:p>
    <w:p w:rsidR="001A6A79" w:rsidRPr="00704AD9" w:rsidRDefault="001A6A79" w:rsidP="00714B3D">
      <w:pPr>
        <w:spacing w:before="100" w:beforeAutospacing="1"/>
        <w:ind w:left="5040" w:hanging="1440"/>
        <w:jc w:val="right"/>
      </w:pPr>
      <w:r w:rsidRPr="00704AD9">
        <w:t xml:space="preserve">к административному регламенту Чернореченского сельсовета  по оказанию муниципальной услуги «Выдача разрешения (ордера) на производство земляных работ» </w:t>
      </w:r>
    </w:p>
    <w:p w:rsidR="001A6A79" w:rsidRPr="00704AD9" w:rsidRDefault="001A6A79" w:rsidP="00714B3D">
      <w:pPr>
        <w:spacing w:before="100" w:beforeAutospacing="1"/>
        <w:ind w:hanging="1440"/>
        <w:jc w:val="center"/>
      </w:pPr>
      <w:r w:rsidRPr="00704AD9">
        <w:rPr>
          <w:b/>
          <w:bCs/>
        </w:rPr>
        <w:t>ЗАЯВКА</w:t>
      </w:r>
    </w:p>
    <w:p w:rsidR="001A6A79" w:rsidRPr="00704AD9" w:rsidRDefault="001A6A79" w:rsidP="00714B3D">
      <w:pPr>
        <w:spacing w:before="100" w:beforeAutospacing="1"/>
        <w:jc w:val="center"/>
      </w:pPr>
      <w:r w:rsidRPr="00704AD9">
        <w:rPr>
          <w:b/>
          <w:bCs/>
        </w:rPr>
        <w:t>НА ПОЛУЧЕНИЕ РАЗРЕШЕНИЯ (ОРДЕРА) НА ПРОИЗВОДСТВО ЗЕМЛЯНЫХ РАБОТ</w:t>
      </w:r>
    </w:p>
    <w:p w:rsidR="001A6A79" w:rsidRPr="00704AD9" w:rsidRDefault="001A6A79" w:rsidP="00714B3D">
      <w:pPr>
        <w:spacing w:before="100" w:beforeAutospacing="1"/>
        <w:ind w:hanging="1440"/>
        <w:jc w:val="center"/>
      </w:pPr>
    </w:p>
    <w:p w:rsidR="001A6A79" w:rsidRPr="00704AD9" w:rsidRDefault="001A6A79" w:rsidP="00714B3D">
      <w:pPr>
        <w:spacing w:before="100" w:beforeAutospacing="1"/>
      </w:pPr>
      <w:r w:rsidRPr="00704AD9">
        <w:t>1. Организация, производитель работ_________________________________________________</w:t>
      </w:r>
    </w:p>
    <w:p w:rsidR="001A6A79" w:rsidRPr="00704AD9" w:rsidRDefault="001A6A79" w:rsidP="00714B3D">
      <w:pPr>
        <w:spacing w:before="100" w:beforeAutospacing="1"/>
        <w:ind w:hanging="1440"/>
      </w:pPr>
    </w:p>
    <w:p w:rsidR="001A6A79" w:rsidRPr="00704AD9" w:rsidRDefault="001A6A79" w:rsidP="00714B3D">
      <w:pPr>
        <w:spacing w:before="100" w:beforeAutospacing="1"/>
      </w:pPr>
      <w:r w:rsidRPr="00704AD9">
        <w:t>2. Адрес объекта______________________________________________</w:t>
      </w:r>
      <w:r w:rsidRPr="00704AD9">
        <w:tab/>
      </w:r>
      <w:r w:rsidRPr="00704AD9">
        <w:tab/>
      </w:r>
      <w:r w:rsidRPr="00704AD9">
        <w:tab/>
      </w:r>
      <w:r w:rsidRPr="00704AD9">
        <w:tab/>
      </w:r>
      <w:r w:rsidRPr="00704AD9">
        <w:tab/>
      </w:r>
      <w:r w:rsidRPr="00704AD9">
        <w:tab/>
      </w:r>
      <w:r w:rsidRPr="00704AD9">
        <w:tab/>
      </w:r>
      <w:r w:rsidRPr="00704AD9">
        <w:tab/>
      </w:r>
    </w:p>
    <w:p w:rsidR="001A6A79" w:rsidRPr="00704AD9" w:rsidRDefault="001A6A79" w:rsidP="00714B3D">
      <w:pPr>
        <w:spacing w:before="100" w:beforeAutospacing="1"/>
      </w:pPr>
      <w:r w:rsidRPr="00704AD9">
        <w:t>3. Место проведения работ_________________________________________________________________________________________________________</w:t>
      </w:r>
    </w:p>
    <w:p w:rsidR="001A6A79" w:rsidRPr="00704AD9" w:rsidRDefault="001A6A79" w:rsidP="00714B3D">
      <w:pPr>
        <w:spacing w:before="100" w:beforeAutospacing="1"/>
        <w:ind w:hanging="1440"/>
      </w:pPr>
    </w:p>
    <w:p w:rsidR="001A6A79" w:rsidRPr="00704AD9" w:rsidRDefault="001A6A79" w:rsidP="00714B3D">
      <w:pPr>
        <w:spacing w:before="100" w:beforeAutospacing="1"/>
      </w:pPr>
      <w:r w:rsidRPr="00704AD9">
        <w:t>4. Вид и объем работ_________________________________________________________________________________________________________</w:t>
      </w:r>
    </w:p>
    <w:p w:rsidR="001A6A79" w:rsidRPr="00704AD9" w:rsidRDefault="001A6A79" w:rsidP="00714B3D">
      <w:pPr>
        <w:spacing w:before="100" w:beforeAutospacing="1"/>
      </w:pPr>
      <w:r w:rsidRPr="00704AD9">
        <w:t>5. Вид вскрываемого покрытия, площадь_______________________________________________________________________________________________________</w:t>
      </w:r>
    </w:p>
    <w:p w:rsidR="001A6A79" w:rsidRPr="00704AD9" w:rsidRDefault="001A6A79" w:rsidP="00714B3D">
      <w:pPr>
        <w:spacing w:before="100" w:beforeAutospacing="1"/>
        <w:ind w:hanging="1440"/>
      </w:pPr>
    </w:p>
    <w:p w:rsidR="001A6A79" w:rsidRPr="00704AD9" w:rsidRDefault="001A6A79" w:rsidP="00714B3D">
      <w:pPr>
        <w:spacing w:before="100" w:beforeAutospacing="1"/>
      </w:pPr>
      <w:r w:rsidRPr="00704AD9">
        <w:t>6. Сроки выполнения работ Начало_______________________________</w:t>
      </w:r>
    </w:p>
    <w:p w:rsidR="001A6A79" w:rsidRPr="00704AD9" w:rsidRDefault="001A6A79" w:rsidP="00714B3D">
      <w:pPr>
        <w:spacing w:before="100" w:beforeAutospacing="1"/>
      </w:pPr>
      <w:r w:rsidRPr="00704AD9">
        <w:t>Окончание____________________________</w:t>
      </w:r>
    </w:p>
    <w:p w:rsidR="001A6A79" w:rsidRPr="00704AD9" w:rsidRDefault="001A6A79" w:rsidP="00714B3D">
      <w:pPr>
        <w:spacing w:before="100" w:beforeAutospacing="1"/>
        <w:ind w:hanging="1440"/>
      </w:pPr>
    </w:p>
    <w:p w:rsidR="001A6A79" w:rsidRPr="00704AD9" w:rsidRDefault="001A6A79" w:rsidP="00714B3D">
      <w:pPr>
        <w:spacing w:before="100" w:beforeAutospacing="1"/>
      </w:pPr>
      <w:r w:rsidRPr="00704AD9">
        <w:t>7. Полное восстановление дорожного покрытия и объектов благоустройства</w:t>
      </w:r>
    </w:p>
    <w:p w:rsidR="001A6A79" w:rsidRPr="00704AD9" w:rsidRDefault="001A6A79" w:rsidP="00714B3D">
      <w:pPr>
        <w:spacing w:before="100" w:beforeAutospacing="1"/>
      </w:pPr>
      <w:r w:rsidRPr="00704AD9">
        <w:t>будет произведено в срок до______________________________________________</w:t>
      </w:r>
    </w:p>
    <w:p w:rsidR="001A6A79" w:rsidRPr="00704AD9" w:rsidRDefault="001A6A79" w:rsidP="00714B3D">
      <w:pPr>
        <w:spacing w:before="100" w:beforeAutospacing="1"/>
        <w:ind w:hanging="1440"/>
      </w:pPr>
    </w:p>
    <w:p w:rsidR="001A6A79" w:rsidRPr="00704AD9" w:rsidRDefault="001A6A79" w:rsidP="00714B3D">
      <w:pPr>
        <w:spacing w:before="100" w:beforeAutospacing="1"/>
      </w:pPr>
      <w:r w:rsidRPr="00704AD9">
        <w:t>Руководитель организации (предприятия)__________________ _____________</w:t>
      </w:r>
    </w:p>
    <w:p w:rsidR="001A6A79" w:rsidRPr="00704AD9" w:rsidRDefault="001A6A79" w:rsidP="00714B3D">
      <w:pPr>
        <w:spacing w:before="100" w:beforeAutospacing="1"/>
      </w:pPr>
      <w:r w:rsidRPr="00704AD9">
        <w:t>Подпись ФИО</w:t>
      </w:r>
    </w:p>
    <w:p w:rsidR="001A6A79" w:rsidRPr="00704AD9" w:rsidRDefault="001A6A79" w:rsidP="00714B3D">
      <w:pPr>
        <w:spacing w:before="100" w:beforeAutospacing="1" w:line="346" w:lineRule="atLeast"/>
        <w:ind w:left="1440" w:hanging="1440"/>
      </w:pPr>
      <w:r w:rsidRPr="00704AD9">
        <w:rPr>
          <w:b/>
          <w:bCs/>
        </w:rPr>
        <w:t>Сведения об ответственном за производство работ</w:t>
      </w:r>
    </w:p>
    <w:p w:rsidR="001A6A79" w:rsidRPr="00704AD9" w:rsidRDefault="001A6A79" w:rsidP="00714B3D">
      <w:pPr>
        <w:spacing w:before="100" w:beforeAutospacing="1" w:line="346" w:lineRule="atLeast"/>
        <w:ind w:left="1440" w:hanging="1440"/>
      </w:pPr>
      <w:r w:rsidRPr="00704AD9">
        <w:rPr>
          <w:b/>
          <w:bCs/>
        </w:rPr>
        <w:t>(заполняется ответственным за производство работ</w:t>
      </w:r>
      <w:r w:rsidRPr="00704AD9">
        <w:t>)</w:t>
      </w:r>
    </w:p>
    <w:p w:rsidR="001A6A79" w:rsidRPr="00704AD9" w:rsidRDefault="001A6A79" w:rsidP="00714B3D">
      <w:pPr>
        <w:spacing w:before="100" w:beforeAutospacing="1" w:line="346" w:lineRule="atLeast"/>
      </w:pPr>
      <w:r w:rsidRPr="00704AD9">
        <w:t>ФИО___________________________________________________________________________________________________________</w:t>
      </w:r>
    </w:p>
    <w:p w:rsidR="001A6A79" w:rsidRPr="00704AD9" w:rsidRDefault="001A6A79" w:rsidP="00714B3D">
      <w:pPr>
        <w:spacing w:before="100" w:beforeAutospacing="1" w:line="346" w:lineRule="atLeast"/>
      </w:pPr>
      <w:r w:rsidRPr="00704AD9">
        <w:t>Приказ по организации N______ от______________________________________</w:t>
      </w:r>
    </w:p>
    <w:p w:rsidR="001A6A79" w:rsidRPr="00704AD9" w:rsidRDefault="001A6A79" w:rsidP="00714B3D">
      <w:pPr>
        <w:spacing w:before="100" w:beforeAutospacing="1" w:line="346" w:lineRule="atLeast"/>
      </w:pPr>
      <w:r w:rsidRPr="00704AD9">
        <w:t>Должность, образование___________________________________________________________</w:t>
      </w:r>
    </w:p>
    <w:p w:rsidR="001A6A79" w:rsidRPr="00704AD9" w:rsidRDefault="001A6A79" w:rsidP="00714B3D">
      <w:pPr>
        <w:spacing w:before="100" w:beforeAutospacing="1" w:line="346" w:lineRule="atLeast"/>
      </w:pPr>
      <w:r w:rsidRPr="00704AD9">
        <w:t>Паспортные данные___________N_______ выдан_________________________________________________________________</w:t>
      </w:r>
    </w:p>
    <w:p w:rsidR="001A6A79" w:rsidRPr="00704AD9" w:rsidRDefault="001A6A79" w:rsidP="00714B3D">
      <w:pPr>
        <w:spacing w:before="100" w:beforeAutospacing="1" w:line="346" w:lineRule="atLeast"/>
      </w:pPr>
      <w:r w:rsidRPr="00704AD9">
        <w:t>Домашний адрес, телефон_______________________________________________________________</w:t>
      </w:r>
    </w:p>
    <w:p w:rsidR="001A6A79" w:rsidRPr="00704AD9" w:rsidRDefault="001A6A79" w:rsidP="00714B3D">
      <w:pPr>
        <w:spacing w:before="100" w:beforeAutospacing="1" w:line="346" w:lineRule="atLeast"/>
      </w:pPr>
      <w:r w:rsidRPr="00704AD9">
        <w:t>подпись________________________________________</w:t>
      </w:r>
    </w:p>
    <w:p w:rsidR="001A6A79" w:rsidRPr="00704AD9" w:rsidRDefault="001A6A79" w:rsidP="00714B3D">
      <w:pPr>
        <w:spacing w:before="100" w:beforeAutospacing="1"/>
      </w:pPr>
      <w:r w:rsidRPr="00704AD9">
        <w:t>ответственного за производство работ</w:t>
      </w:r>
    </w:p>
    <w:p w:rsidR="001A6A79" w:rsidRPr="00704AD9" w:rsidRDefault="001A6A79" w:rsidP="00714B3D">
      <w:pPr>
        <w:spacing w:before="100" w:beforeAutospacing="1" w:line="346" w:lineRule="atLeast"/>
      </w:pPr>
      <w:r w:rsidRPr="00704AD9">
        <w:rPr>
          <w:b/>
          <w:bCs/>
        </w:rPr>
        <w:t xml:space="preserve">Выдать разрешение на производство земляных работ </w:t>
      </w:r>
      <w:r w:rsidRPr="00704AD9">
        <w:t>Руководитель _______________________________________________________________( )(подпись)</w:t>
      </w:r>
    </w:p>
    <w:sectPr w:rsidR="001A6A79" w:rsidRPr="00704AD9" w:rsidSect="00CC5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6E1D"/>
    <w:multiLevelType w:val="multilevel"/>
    <w:tmpl w:val="475C24AA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1">
    <w:nsid w:val="0B79440E"/>
    <w:multiLevelType w:val="multilevel"/>
    <w:tmpl w:val="16840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">
    <w:nsid w:val="1EA01641"/>
    <w:multiLevelType w:val="multilevel"/>
    <w:tmpl w:val="FD6C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/>
      </w:rPr>
    </w:lvl>
  </w:abstractNum>
  <w:abstractNum w:abstractNumId="5">
    <w:nsid w:val="399C654B"/>
    <w:multiLevelType w:val="multilevel"/>
    <w:tmpl w:val="73B8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1C49E3"/>
    <w:multiLevelType w:val="multilevel"/>
    <w:tmpl w:val="9A867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721DE0"/>
    <w:multiLevelType w:val="multilevel"/>
    <w:tmpl w:val="81F29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1F5717"/>
    <w:multiLevelType w:val="multilevel"/>
    <w:tmpl w:val="CE6693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>
    <w:nsid w:val="695F1E19"/>
    <w:multiLevelType w:val="multilevel"/>
    <w:tmpl w:val="AB148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D9067A"/>
    <w:multiLevelType w:val="multilevel"/>
    <w:tmpl w:val="6C00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2F4"/>
    <w:rsid w:val="000124EA"/>
    <w:rsid w:val="000879F3"/>
    <w:rsid w:val="000C68D2"/>
    <w:rsid w:val="000E783B"/>
    <w:rsid w:val="001228A8"/>
    <w:rsid w:val="0012575E"/>
    <w:rsid w:val="001465C9"/>
    <w:rsid w:val="00155235"/>
    <w:rsid w:val="001A6A79"/>
    <w:rsid w:val="001F20B1"/>
    <w:rsid w:val="0024563A"/>
    <w:rsid w:val="00284EEE"/>
    <w:rsid w:val="002B2C91"/>
    <w:rsid w:val="002F60E7"/>
    <w:rsid w:val="004346AB"/>
    <w:rsid w:val="0044098E"/>
    <w:rsid w:val="0047028C"/>
    <w:rsid w:val="00507617"/>
    <w:rsid w:val="00580F52"/>
    <w:rsid w:val="005C1DDD"/>
    <w:rsid w:val="005C5ED2"/>
    <w:rsid w:val="00704AD9"/>
    <w:rsid w:val="00714B3D"/>
    <w:rsid w:val="0073545C"/>
    <w:rsid w:val="007821D5"/>
    <w:rsid w:val="00880BD5"/>
    <w:rsid w:val="00890DF5"/>
    <w:rsid w:val="00936E1D"/>
    <w:rsid w:val="009825CB"/>
    <w:rsid w:val="009D32F4"/>
    <w:rsid w:val="00AF0A20"/>
    <w:rsid w:val="00AF1465"/>
    <w:rsid w:val="00B31BA3"/>
    <w:rsid w:val="00B9409E"/>
    <w:rsid w:val="00CA4C5A"/>
    <w:rsid w:val="00CC57A5"/>
    <w:rsid w:val="00D36CBD"/>
    <w:rsid w:val="00D96C1D"/>
    <w:rsid w:val="00DB61AB"/>
    <w:rsid w:val="00E041A0"/>
    <w:rsid w:val="00E24B55"/>
    <w:rsid w:val="00E325CE"/>
    <w:rsid w:val="00EF70C2"/>
    <w:rsid w:val="00F11847"/>
    <w:rsid w:val="00F45AF6"/>
    <w:rsid w:val="00F50069"/>
    <w:rsid w:val="00F5570F"/>
    <w:rsid w:val="00FE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A0"/>
    <w:rPr>
      <w:rFonts w:ascii="Times New Roman" w:eastAsia="Times New Roman" w:hAnsi="Times New Roman"/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41A0"/>
    <w:pPr>
      <w:numPr>
        <w:numId w:val="1"/>
      </w:numPr>
      <w:spacing w:before="240" w:after="60"/>
      <w:outlineLvl w:val="0"/>
    </w:pPr>
    <w:rPr>
      <w:rFonts w:ascii="Arial" w:eastAsia="Calibri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1A0"/>
    <w:pPr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E041A0"/>
    <w:pPr>
      <w:numPr>
        <w:ilvl w:val="2"/>
        <w:numId w:val="1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E041A0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1A0"/>
    <w:pPr>
      <w:numPr>
        <w:ilvl w:val="4"/>
        <w:numId w:val="1"/>
      </w:numPr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E041A0"/>
    <w:pPr>
      <w:numPr>
        <w:ilvl w:val="5"/>
        <w:numId w:val="1"/>
      </w:num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41A0"/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041A0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041A0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41A0"/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41A0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41A0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E041A0"/>
    <w:rPr>
      <w:rFonts w:ascii="Times New Roman" w:hAnsi="Times New Roman"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E041A0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rsid w:val="00E041A0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E041A0"/>
    <w:pPr>
      <w:widowControl w:val="0"/>
      <w:ind w:left="6804"/>
    </w:pPr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41A0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E041A0"/>
    <w:pPr>
      <w:jc w:val="center"/>
    </w:pPr>
    <w:rPr>
      <w:rFonts w:ascii="Calibri" w:hAnsi="Calibri"/>
      <w:color w:val="auto"/>
      <w:sz w:val="44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041A0"/>
    <w:rPr>
      <w:rFonts w:eastAsia="Times New Roman" w:cs="Times New Roman"/>
      <w:sz w:val="44"/>
    </w:rPr>
  </w:style>
  <w:style w:type="character" w:customStyle="1" w:styleId="ConsPlusNormal">
    <w:name w:val="ConsPlusNormal Знак"/>
    <w:basedOn w:val="DefaultParagraphFont"/>
    <w:link w:val="ConsPlusNormal0"/>
    <w:uiPriority w:val="99"/>
    <w:locked/>
    <w:rsid w:val="00E041A0"/>
    <w:rPr>
      <w:rFonts w:ascii="Arial" w:hAnsi="Arial" w:cs="Arial"/>
      <w:kern w:val="2"/>
      <w:sz w:val="22"/>
      <w:szCs w:val="22"/>
      <w:lang w:val="ru-RU" w:eastAsia="hi-IN" w:bidi="hi-IN"/>
    </w:rPr>
  </w:style>
  <w:style w:type="paragraph" w:customStyle="1" w:styleId="ConsPlusNormal0">
    <w:name w:val="ConsPlusNormal"/>
    <w:next w:val="Normal"/>
    <w:link w:val="ConsPlusNormal"/>
    <w:uiPriority w:val="99"/>
    <w:rsid w:val="00E041A0"/>
    <w:pPr>
      <w:widowControl w:val="0"/>
      <w:suppressAutoHyphens/>
      <w:autoSpaceDE w:val="0"/>
      <w:ind w:firstLine="720"/>
    </w:pPr>
    <w:rPr>
      <w:rFonts w:ascii="Arial" w:hAnsi="Arial" w:cs="Arial"/>
      <w:kern w:val="2"/>
      <w:lang w:eastAsia="hi-IN" w:bidi="hi-IN"/>
    </w:rPr>
  </w:style>
  <w:style w:type="character" w:customStyle="1" w:styleId="ConsPlusNormal1">
    <w:name w:val="ConsPlusNormal Знак Знак Знак"/>
    <w:basedOn w:val="DefaultParagraphFont"/>
    <w:link w:val="ConsPlusNormal2"/>
    <w:uiPriority w:val="99"/>
    <w:locked/>
    <w:rsid w:val="00E041A0"/>
    <w:rPr>
      <w:rFonts w:ascii="Arial" w:hAnsi="Arial" w:cs="Arial"/>
      <w:sz w:val="28"/>
      <w:szCs w:val="28"/>
      <w:lang w:val="ru-RU" w:eastAsia="en-US" w:bidi="ar-SA"/>
    </w:rPr>
  </w:style>
  <w:style w:type="paragraph" w:customStyle="1" w:styleId="ConsPlusNormal2">
    <w:name w:val="ConsPlusNormal Знак Знак"/>
    <w:link w:val="ConsPlusNormal1"/>
    <w:uiPriority w:val="99"/>
    <w:rsid w:val="00E041A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E041A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821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21D5"/>
    <w:rPr>
      <w:rFonts w:ascii="Tahoma" w:hAnsi="Tahoma" w:cs="Tahoma"/>
      <w:color w:val="000000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31B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823A8"/>
    <w:rPr>
      <w:rFonts w:ascii="Times New Roman" w:eastAsia="Times New Roman" w:hAnsi="Times New Roman"/>
      <w:color w:val="000000"/>
      <w:sz w:val="16"/>
      <w:szCs w:val="16"/>
    </w:rPr>
  </w:style>
  <w:style w:type="character" w:customStyle="1" w:styleId="1">
    <w:name w:val="Знак Знак1"/>
    <w:uiPriority w:val="99"/>
    <w:locked/>
    <w:rsid w:val="00B31BA3"/>
    <w:rPr>
      <w:rFonts w:ascii="Arial" w:hAnsi="Arial"/>
      <w:b/>
      <w:color w:val="000000"/>
      <w:sz w:val="3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4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ernorechka@inbo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77;n=40651;fld=134;dst=100011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main?base=RLAW077;n=40651;fld=134;dst=100011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chernorechka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23</Pages>
  <Words>6421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</cp:lastModifiedBy>
  <cp:revision>19</cp:revision>
  <cp:lastPrinted>2012-10-12T03:45:00Z</cp:lastPrinted>
  <dcterms:created xsi:type="dcterms:W3CDTF">2012-10-12T03:07:00Z</dcterms:created>
  <dcterms:modified xsi:type="dcterms:W3CDTF">2012-12-24T09:22:00Z</dcterms:modified>
</cp:coreProperties>
</file>